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533560A1" w:rsidR="00820BC5" w:rsidRPr="00E92332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bookmarkStart w:id="0" w:name="_Hlk491845607"/>
      <w:r w:rsidRPr="00E92332">
        <w:rPr>
          <w:rFonts w:cs="Arial"/>
          <w:b/>
          <w:sz w:val="24"/>
          <w:szCs w:val="24"/>
          <w:lang w:val="en-US"/>
        </w:rPr>
        <w:t>3GPP TSG-RAN WG4 Meeting #</w:t>
      </w:r>
      <w:r w:rsidR="00502CE0">
        <w:rPr>
          <w:rFonts w:cs="Arial"/>
          <w:b/>
          <w:sz w:val="24"/>
          <w:szCs w:val="24"/>
          <w:lang w:val="en-US"/>
        </w:rPr>
        <w:t>11</w:t>
      </w:r>
      <w:r w:rsidR="00814380">
        <w:rPr>
          <w:rFonts w:cs="Arial"/>
          <w:b/>
          <w:sz w:val="24"/>
          <w:szCs w:val="24"/>
          <w:lang w:val="en-US"/>
        </w:rPr>
        <w:t>6</w:t>
      </w:r>
      <w:r w:rsidRPr="00E92332">
        <w:rPr>
          <w:rFonts w:cs="Arial"/>
          <w:b/>
          <w:sz w:val="24"/>
          <w:szCs w:val="24"/>
          <w:lang w:val="en-US"/>
        </w:rPr>
        <w:tab/>
      </w:r>
      <w:r w:rsidR="00DF7477" w:rsidRPr="00DF7477">
        <w:rPr>
          <w:rFonts w:cs="Arial"/>
          <w:b/>
          <w:sz w:val="24"/>
          <w:szCs w:val="24"/>
          <w:lang w:val="en-US"/>
        </w:rPr>
        <w:t>R4-25</w:t>
      </w:r>
      <w:r w:rsidR="00DF4C3C" w:rsidRPr="00DF4C3C">
        <w:rPr>
          <w:rFonts w:cs="Arial"/>
          <w:b/>
          <w:sz w:val="24"/>
          <w:szCs w:val="24"/>
          <w:lang w:val="en-US"/>
        </w:rPr>
        <w:t>11269</w:t>
      </w:r>
    </w:p>
    <w:bookmarkEnd w:id="0"/>
    <w:p w14:paraId="73070C14" w14:textId="7675B253" w:rsidR="002B3710" w:rsidRDefault="002B3710" w:rsidP="002B3710">
      <w:pPr>
        <w:pStyle w:val="CRCoverPage"/>
        <w:jc w:val="both"/>
        <w:rPr>
          <w:rFonts w:eastAsia="SimSun" w:cs="Arial"/>
          <w:b/>
          <w:noProof/>
          <w:sz w:val="24"/>
          <w:szCs w:val="24"/>
          <w:lang w:eastAsia="zh-CN"/>
        </w:rPr>
      </w:pPr>
      <w:r w:rsidRPr="00C342A8">
        <w:rPr>
          <w:b/>
          <w:noProof/>
          <w:sz w:val="24"/>
        </w:rPr>
        <w:t>Bengaluru, IN</w:t>
      </w:r>
      <w:r>
        <w:rPr>
          <w:b/>
          <w:noProof/>
          <w:sz w:val="24"/>
        </w:rPr>
        <w:t>, 25</w:t>
      </w:r>
      <w:r w:rsidRPr="00382D15">
        <w:rPr>
          <w:b/>
          <w:noProof/>
          <w:sz w:val="24"/>
        </w:rPr>
        <w:t xml:space="preserve">th </w:t>
      </w:r>
      <w:r>
        <w:rPr>
          <w:b/>
          <w:noProof/>
          <w:sz w:val="24"/>
        </w:rPr>
        <w:t>–</w:t>
      </w:r>
      <w:r w:rsidRPr="00382D15">
        <w:rPr>
          <w:b/>
          <w:noProof/>
          <w:sz w:val="24"/>
        </w:rPr>
        <w:t xml:space="preserve"> 2</w:t>
      </w:r>
      <w:r>
        <w:rPr>
          <w:b/>
          <w:noProof/>
          <w:sz w:val="24"/>
        </w:rPr>
        <w:t>9th</w:t>
      </w:r>
      <w:r>
        <w:rPr>
          <w:rFonts w:eastAsia="SimSun" w:cs="Arial"/>
          <w:b/>
          <w:noProof/>
          <w:sz w:val="24"/>
          <w:szCs w:val="24"/>
          <w:lang w:eastAsia="zh-CN"/>
        </w:rPr>
        <w:t>,</w:t>
      </w:r>
      <w:r w:rsidRPr="0015282B">
        <w:rPr>
          <w:rFonts w:eastAsia="SimSun" w:cs="Arial"/>
          <w:b/>
          <w:noProof/>
          <w:sz w:val="24"/>
          <w:szCs w:val="24"/>
          <w:lang w:eastAsia="zh-CN"/>
        </w:rPr>
        <w:t xml:space="preserve"> </w:t>
      </w:r>
      <w:r>
        <w:rPr>
          <w:rFonts w:eastAsia="SimSun" w:cs="Arial"/>
          <w:b/>
          <w:noProof/>
          <w:sz w:val="24"/>
          <w:szCs w:val="24"/>
          <w:lang w:eastAsia="zh-CN"/>
        </w:rPr>
        <w:t>August.</w:t>
      </w:r>
      <w:r w:rsidRPr="0015282B">
        <w:rPr>
          <w:rFonts w:eastAsia="SimSun" w:cs="Arial"/>
          <w:b/>
          <w:noProof/>
          <w:sz w:val="24"/>
          <w:szCs w:val="24"/>
          <w:lang w:eastAsia="zh-CN"/>
        </w:rPr>
        <w:t xml:space="preserve"> 202</w:t>
      </w:r>
      <w:r>
        <w:rPr>
          <w:rFonts w:eastAsia="SimSun" w:cs="Arial"/>
          <w:b/>
          <w:noProof/>
          <w:sz w:val="24"/>
          <w:szCs w:val="24"/>
          <w:lang w:eastAsia="zh-CN"/>
        </w:rPr>
        <w:t>5</w:t>
      </w:r>
    </w:p>
    <w:p w14:paraId="448FE747" w14:textId="77777777" w:rsidR="0043450E" w:rsidRPr="002B371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5FA86DE0" w14:textId="0FC768ED" w:rsidR="0043450E" w:rsidRPr="00E92332" w:rsidRDefault="0043450E" w:rsidP="0043450E">
      <w:pPr>
        <w:tabs>
          <w:tab w:val="left" w:pos="1985"/>
        </w:tabs>
        <w:jc w:val="both"/>
        <w:rPr>
          <w:b/>
          <w:sz w:val="22"/>
          <w:lang w:val="en-US"/>
        </w:rPr>
      </w:pPr>
      <w:r w:rsidRPr="00E92332">
        <w:rPr>
          <w:b/>
          <w:sz w:val="22"/>
          <w:lang w:val="en-US"/>
        </w:rPr>
        <w:t xml:space="preserve">Source: </w:t>
      </w:r>
      <w:r w:rsidRPr="00E92332">
        <w:rPr>
          <w:b/>
          <w:sz w:val="22"/>
          <w:lang w:val="en-US"/>
        </w:rPr>
        <w:tab/>
      </w:r>
      <w:r w:rsidRPr="00E92332">
        <w:rPr>
          <w:sz w:val="22"/>
          <w:lang w:val="en-US"/>
        </w:rPr>
        <w:t>Nok</w:t>
      </w:r>
      <w:r w:rsidR="00BC764C" w:rsidRPr="00E92332">
        <w:rPr>
          <w:sz w:val="22"/>
          <w:lang w:val="en-US"/>
        </w:rPr>
        <w:t>ia</w:t>
      </w:r>
    </w:p>
    <w:p w14:paraId="5B8C1778" w14:textId="283F0FF3" w:rsidR="0043450E" w:rsidRPr="00E92332" w:rsidRDefault="0043450E" w:rsidP="0043450E">
      <w:pPr>
        <w:rPr>
          <w:sz w:val="22"/>
          <w:lang w:val="en-US"/>
        </w:rPr>
      </w:pPr>
      <w:r w:rsidRPr="00E92332">
        <w:rPr>
          <w:b/>
          <w:sz w:val="22"/>
          <w:lang w:val="en-US"/>
        </w:rPr>
        <w:t>Title:</w:t>
      </w:r>
      <w:r w:rsidRPr="00E92332">
        <w:rPr>
          <w:sz w:val="22"/>
          <w:lang w:val="en-US"/>
        </w:rPr>
        <w:t xml:space="preserve"> </w:t>
      </w:r>
      <w:r w:rsidRPr="00E92332">
        <w:rPr>
          <w:sz w:val="22"/>
          <w:lang w:val="en-US"/>
        </w:rPr>
        <w:tab/>
      </w:r>
      <w:r w:rsidRPr="00E92332">
        <w:rPr>
          <w:sz w:val="22"/>
          <w:lang w:val="en-US"/>
        </w:rPr>
        <w:tab/>
      </w:r>
      <w:r w:rsidRPr="00E92332">
        <w:rPr>
          <w:sz w:val="22"/>
          <w:lang w:val="en-US"/>
        </w:rPr>
        <w:tab/>
      </w:r>
      <w:r w:rsidRPr="00E92332">
        <w:rPr>
          <w:sz w:val="22"/>
          <w:lang w:val="en-US"/>
        </w:rPr>
        <w:tab/>
      </w:r>
      <w:r w:rsidRPr="00E92332">
        <w:rPr>
          <w:sz w:val="22"/>
          <w:lang w:val="en-US"/>
        </w:rPr>
        <w:tab/>
      </w:r>
      <w:bookmarkStart w:id="1" w:name="_Hlk24032798"/>
      <w:r w:rsidR="00FD6B03">
        <w:rPr>
          <w:sz w:val="22"/>
          <w:lang w:val="en-US"/>
        </w:rPr>
        <w:t>n25</w:t>
      </w:r>
      <w:r w:rsidR="001C06D5">
        <w:rPr>
          <w:sz w:val="22"/>
          <w:lang w:val="en-US"/>
        </w:rPr>
        <w:t>6</w:t>
      </w:r>
      <w:r w:rsidR="00FD6B03">
        <w:rPr>
          <w:sz w:val="22"/>
          <w:lang w:val="en-US"/>
        </w:rPr>
        <w:t xml:space="preserve"> A-MPR simulations and proposal</w:t>
      </w:r>
    </w:p>
    <w:bookmarkEnd w:id="1"/>
    <w:p w14:paraId="286D426B" w14:textId="5BAE27F4" w:rsidR="0043450E" w:rsidRPr="00E92332" w:rsidRDefault="0043450E" w:rsidP="0043450E">
      <w:pPr>
        <w:rPr>
          <w:sz w:val="22"/>
          <w:lang w:val="en-US"/>
        </w:rPr>
      </w:pPr>
      <w:r w:rsidRPr="00E92332">
        <w:rPr>
          <w:b/>
          <w:sz w:val="22"/>
          <w:lang w:val="en-US"/>
        </w:rPr>
        <w:t xml:space="preserve">Agenda Item: </w:t>
      </w:r>
      <w:r w:rsidRPr="00E92332">
        <w:rPr>
          <w:b/>
          <w:sz w:val="22"/>
          <w:lang w:val="en-US"/>
        </w:rPr>
        <w:tab/>
      </w:r>
      <w:r w:rsidRPr="00E92332">
        <w:rPr>
          <w:b/>
          <w:sz w:val="22"/>
          <w:lang w:val="en-US"/>
        </w:rPr>
        <w:tab/>
      </w:r>
      <w:r w:rsidR="00090156" w:rsidRPr="00E92332">
        <w:rPr>
          <w:b/>
          <w:sz w:val="22"/>
          <w:lang w:val="en-US"/>
        </w:rPr>
        <w:tab/>
      </w:r>
      <w:r w:rsidR="00E758B6">
        <w:rPr>
          <w:bCs/>
          <w:sz w:val="22"/>
          <w:lang w:val="en-US"/>
        </w:rPr>
        <w:t>7.6.3.2.1</w:t>
      </w:r>
    </w:p>
    <w:p w14:paraId="331DB0FB" w14:textId="55AF9F2B" w:rsidR="689FE284" w:rsidRDefault="689FE284" w:rsidP="5A31C7D0">
      <w:pPr>
        <w:tabs>
          <w:tab w:val="left" w:pos="1985"/>
        </w:tabs>
        <w:spacing w:line="259" w:lineRule="auto"/>
        <w:jc w:val="both"/>
        <w:rPr>
          <w:sz w:val="22"/>
          <w:szCs w:val="22"/>
          <w:lang w:val="en-US"/>
        </w:rPr>
      </w:pPr>
      <w:r w:rsidRPr="5A31C7D0">
        <w:rPr>
          <w:b/>
          <w:bCs/>
          <w:sz w:val="22"/>
          <w:szCs w:val="22"/>
          <w:lang w:val="en-US"/>
        </w:rPr>
        <w:t>Document for:</w:t>
      </w:r>
      <w:r>
        <w:tab/>
      </w:r>
      <w:r w:rsidR="4989438A" w:rsidRPr="5A31C7D0">
        <w:rPr>
          <w:sz w:val="22"/>
          <w:szCs w:val="22"/>
          <w:lang w:val="en-US"/>
        </w:rPr>
        <w:t>Approval</w:t>
      </w:r>
    </w:p>
    <w:p w14:paraId="6025CCC9" w14:textId="77777777" w:rsidR="0043450E" w:rsidRPr="00E92332" w:rsidRDefault="0043450E" w:rsidP="0043450E">
      <w:pPr>
        <w:pStyle w:val="Heading1"/>
        <w:rPr>
          <w:lang w:val="en-US"/>
        </w:rPr>
      </w:pPr>
      <w:r w:rsidRPr="00E92332">
        <w:rPr>
          <w:lang w:val="en-US"/>
        </w:rPr>
        <w:t>1</w:t>
      </w:r>
      <w:r w:rsidRPr="00E92332">
        <w:rPr>
          <w:lang w:val="en-US"/>
        </w:rPr>
        <w:tab/>
        <w:t>Introduction</w:t>
      </w:r>
    </w:p>
    <w:p w14:paraId="252E1670" w14:textId="55D60952" w:rsidR="00DF2E6B" w:rsidRPr="00E92332" w:rsidRDefault="00F67364" w:rsidP="003D62B8">
      <w:pPr>
        <w:jc w:val="both"/>
        <w:rPr>
          <w:lang w:val="en-US"/>
        </w:rPr>
      </w:pPr>
      <w:r>
        <w:t xml:space="preserve">Based on </w:t>
      </w:r>
      <w:r>
        <w:rPr>
          <w:rFonts w:eastAsia="SimSun"/>
        </w:rPr>
        <w:t xml:space="preserve">the WF from RAN4 #115 meeting </w:t>
      </w:r>
      <w:r>
        <w:rPr>
          <w:rFonts w:eastAsia="SimSun"/>
          <w:lang w:val="en-US" w:eastAsia="zh-CN"/>
        </w:rPr>
        <w:t>[1],</w:t>
      </w:r>
      <w:r>
        <w:t xml:space="preserve"> i</w:t>
      </w:r>
      <w:r>
        <w:rPr>
          <w:rFonts w:eastAsia="SimSun"/>
          <w:lang w:val="en-US" w:eastAsia="zh-CN"/>
        </w:rPr>
        <w:t>n this paper, we’d like to</w:t>
      </w:r>
      <w:r w:rsidR="003D62B8">
        <w:rPr>
          <w:rFonts w:eastAsia="SimSun"/>
          <w:lang w:val="en-US" w:eastAsia="zh-CN"/>
        </w:rPr>
        <w:t xml:space="preserve"> </w:t>
      </w:r>
      <w:r w:rsidR="00DD130C">
        <w:rPr>
          <w:lang w:val="en-US"/>
        </w:rPr>
        <w:t xml:space="preserve">provide A-MPR </w:t>
      </w:r>
      <w:r w:rsidR="001A7E2D">
        <w:rPr>
          <w:lang w:val="en-US"/>
        </w:rPr>
        <w:t>simulations</w:t>
      </w:r>
      <w:r w:rsidR="00DD130C">
        <w:rPr>
          <w:lang w:val="en-US"/>
        </w:rPr>
        <w:t xml:space="preserve"> for n2</w:t>
      </w:r>
      <w:r w:rsidR="00560087">
        <w:rPr>
          <w:lang w:val="en-US"/>
        </w:rPr>
        <w:t>56</w:t>
      </w:r>
      <w:r w:rsidR="00DD130C">
        <w:rPr>
          <w:lang w:val="en-US"/>
        </w:rPr>
        <w:t xml:space="preserve"> </w:t>
      </w:r>
      <w:r w:rsidR="003001C4">
        <w:rPr>
          <w:lang w:val="en-US"/>
        </w:rPr>
        <w:t>PC</w:t>
      </w:r>
      <w:r w:rsidR="00560087">
        <w:rPr>
          <w:lang w:val="en-US"/>
        </w:rPr>
        <w:t>1 and PC2</w:t>
      </w:r>
      <w:r w:rsidR="00A116DA">
        <w:rPr>
          <w:lang w:val="en-US"/>
        </w:rPr>
        <w:t>,</w:t>
      </w:r>
      <w:r w:rsidR="003001C4">
        <w:rPr>
          <w:lang w:val="en-US"/>
        </w:rPr>
        <w:t xml:space="preserve"> </w:t>
      </w:r>
      <w:r w:rsidR="00DD130C">
        <w:rPr>
          <w:lang w:val="en-US"/>
        </w:rPr>
        <w:t>NS_</w:t>
      </w:r>
      <w:r w:rsidR="00560087">
        <w:rPr>
          <w:lang w:val="en-US"/>
        </w:rPr>
        <w:t>24</w:t>
      </w:r>
      <w:r w:rsidR="00DD130C">
        <w:rPr>
          <w:lang w:val="en-US"/>
        </w:rPr>
        <w:t xml:space="preserve">. </w:t>
      </w:r>
      <w:r w:rsidR="00525B1C">
        <w:rPr>
          <w:lang w:val="en-US"/>
        </w:rPr>
        <w:t xml:space="preserve">We also provide an A-MPR proposal based on our results and A-MPR regions </w:t>
      </w:r>
      <w:r w:rsidR="00481515">
        <w:rPr>
          <w:lang w:val="en-US"/>
        </w:rPr>
        <w:t xml:space="preserve">based on the </w:t>
      </w:r>
      <w:r w:rsidR="00E77ED5">
        <w:rPr>
          <w:lang w:val="en-US"/>
        </w:rPr>
        <w:t>simulations</w:t>
      </w:r>
      <w:r w:rsidR="00481515">
        <w:rPr>
          <w:lang w:val="en-US"/>
        </w:rPr>
        <w:t>.</w:t>
      </w:r>
    </w:p>
    <w:p w14:paraId="741F81E1" w14:textId="502518D4" w:rsidR="000A6A9A" w:rsidRPr="00E92332" w:rsidRDefault="000A6A9A" w:rsidP="000A6A9A">
      <w:pPr>
        <w:pStyle w:val="Heading1"/>
        <w:rPr>
          <w:lang w:val="en-US"/>
        </w:rPr>
      </w:pPr>
      <w:r w:rsidRPr="00E92332">
        <w:rPr>
          <w:lang w:val="en-US"/>
        </w:rPr>
        <w:t>2</w:t>
      </w:r>
      <w:r w:rsidRPr="00E92332">
        <w:rPr>
          <w:lang w:val="en-US"/>
        </w:rPr>
        <w:tab/>
      </w:r>
      <w:r w:rsidR="005206FF" w:rsidRPr="00E92332">
        <w:rPr>
          <w:lang w:val="en-US"/>
        </w:rPr>
        <w:t>Simulation assumptions and scenario</w:t>
      </w:r>
    </w:p>
    <w:p w14:paraId="385F1B2F" w14:textId="77777777" w:rsidR="00F4301B" w:rsidRDefault="00F4301B" w:rsidP="00F4301B">
      <w:pPr>
        <w:pStyle w:val="Heading2"/>
      </w:pPr>
      <w:r>
        <w:t>2.1</w:t>
      </w:r>
      <w:r>
        <w:tab/>
        <w:t>Simulation parameters</w:t>
      </w:r>
    </w:p>
    <w:p w14:paraId="33A298F1" w14:textId="2EE89C41" w:rsidR="00F4301B" w:rsidRDefault="00F4301B" w:rsidP="00F4301B">
      <w:pPr>
        <w:pStyle w:val="ListParagraph"/>
        <w:numPr>
          <w:ilvl w:val="0"/>
          <w:numId w:val="10"/>
        </w:numPr>
      </w:pPr>
      <w:r>
        <w:t>Operating band n2</w:t>
      </w:r>
      <w:r w:rsidR="00946566">
        <w:t>5</w:t>
      </w:r>
      <w:r w:rsidR="00512548">
        <w:t xml:space="preserve">6 (UL </w:t>
      </w:r>
      <w:r w:rsidR="00512548" w:rsidRPr="00512548">
        <w:t>1980 MHz – 2010 MHz</w:t>
      </w:r>
      <w:r w:rsidR="00512548">
        <w:t>)</w:t>
      </w:r>
    </w:p>
    <w:p w14:paraId="562E5425" w14:textId="0B3665DA" w:rsidR="0016256A" w:rsidRDefault="008406CE" w:rsidP="00F4301B">
      <w:pPr>
        <w:pStyle w:val="ListParagraph"/>
        <w:numPr>
          <w:ilvl w:val="0"/>
          <w:numId w:val="10"/>
        </w:numPr>
      </w:pPr>
      <w:r>
        <w:t xml:space="preserve">5MHz, </w:t>
      </w:r>
      <w:r w:rsidR="0016256A">
        <w:t>10 MHz, 15 MHz, and 20 MHz CBWs</w:t>
      </w:r>
    </w:p>
    <w:p w14:paraId="39F8A8F6" w14:textId="679FC65A" w:rsidR="00F4301B" w:rsidRDefault="00F4301B" w:rsidP="00F4301B">
      <w:pPr>
        <w:pStyle w:val="ListParagraph"/>
        <w:numPr>
          <w:ilvl w:val="0"/>
          <w:numId w:val="10"/>
        </w:numPr>
      </w:pPr>
      <w:r>
        <w:t>Power class PC</w:t>
      </w:r>
      <w:r w:rsidR="00AB5F98">
        <w:t>1 and PC2</w:t>
      </w:r>
    </w:p>
    <w:p w14:paraId="1376C641" w14:textId="77777777" w:rsidR="00F4301B" w:rsidRDefault="00F4301B" w:rsidP="00F4301B">
      <w:pPr>
        <w:pStyle w:val="ListParagraph"/>
        <w:numPr>
          <w:ilvl w:val="0"/>
          <w:numId w:val="10"/>
        </w:numPr>
      </w:pPr>
      <w:r>
        <w:t>WOLA processing</w:t>
      </w:r>
    </w:p>
    <w:p w14:paraId="4EA059C5" w14:textId="05C9D2EB" w:rsidR="00F4301B" w:rsidRPr="00BD5C39" w:rsidRDefault="00F4301B" w:rsidP="00F430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I/Q image -28 </w:t>
      </w:r>
      <w:proofErr w:type="spellStart"/>
      <w:r>
        <w:t>dBc</w:t>
      </w:r>
      <w:proofErr w:type="spellEnd"/>
      <w:r w:rsidR="0000173E">
        <w:t xml:space="preserve"> (</w:t>
      </w:r>
      <w:r w:rsidR="0000173E" w:rsidRPr="6CAAEDDD">
        <w:rPr>
          <w:lang w:val="en-US"/>
        </w:rPr>
        <w:t>default according to 38.101-1, Table 6.4.2.3-1</w:t>
      </w:r>
      <w:r w:rsidR="0000173E">
        <w:t>)</w:t>
      </w:r>
      <w:r w:rsidR="2509EBDC">
        <w:t xml:space="preserve"> for other modulations than 256QAM</w:t>
      </w:r>
    </w:p>
    <w:p w14:paraId="49D12584" w14:textId="577FFB29" w:rsidR="2509EBDC" w:rsidRDefault="2509EBDC" w:rsidP="6CAAEDDD">
      <w:pPr>
        <w:pStyle w:val="ListParagraph"/>
        <w:numPr>
          <w:ilvl w:val="1"/>
          <w:numId w:val="10"/>
        </w:numPr>
        <w:spacing w:after="160" w:line="259" w:lineRule="auto"/>
      </w:pPr>
      <w:r>
        <w:t xml:space="preserve">For 256QAM the I/Q image is -33.7 </w:t>
      </w:r>
      <w:proofErr w:type="spellStart"/>
      <w:r>
        <w:t>dBc</w:t>
      </w:r>
      <w:proofErr w:type="spellEnd"/>
      <w:r>
        <w:t xml:space="preserve"> as in MPR simulations [2]</w:t>
      </w:r>
      <w:r w:rsidR="1A06AC95">
        <w:t>.</w:t>
      </w:r>
    </w:p>
    <w:p w14:paraId="78A0B035" w14:textId="1A1156F5" w:rsidR="00F4301B" w:rsidRPr="00BD5C39" w:rsidRDefault="00F4301B" w:rsidP="00F430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>
        <w:t>8</w:t>
      </w:r>
      <w:r w:rsidRPr="00BD5C39">
        <w:t xml:space="preserve"> </w:t>
      </w:r>
      <w:proofErr w:type="spellStart"/>
      <w:r w:rsidRPr="00BD5C39">
        <w:t>dBc</w:t>
      </w:r>
      <w:proofErr w:type="spellEnd"/>
      <w:r w:rsidR="0000173E">
        <w:t xml:space="preserve"> (</w:t>
      </w:r>
      <w:r w:rsidR="0000173E" w:rsidRPr="0000173E">
        <w:rPr>
          <w:lang w:val="en-US"/>
        </w:rPr>
        <w:t>default according to 38.101-1, Table 6.4.2.3-1</w:t>
      </w:r>
      <w:r w:rsidR="0000173E">
        <w:t>)</w:t>
      </w:r>
    </w:p>
    <w:p w14:paraId="4794D2B2" w14:textId="6E7F4647" w:rsidR="00F4301B" w:rsidRDefault="00F4301B" w:rsidP="00F430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CIM3 -60 </w:t>
      </w:r>
      <w:proofErr w:type="spellStart"/>
      <w:r>
        <w:t>dBc</w:t>
      </w:r>
      <w:proofErr w:type="spellEnd"/>
    </w:p>
    <w:p w14:paraId="4C5D4386" w14:textId="58A7BADA" w:rsidR="003E06EC" w:rsidRDefault="003E06EC" w:rsidP="003E06EC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CIM5 </w:t>
      </w:r>
      <w:r w:rsidR="28D1B0D1">
        <w:t>-</w:t>
      </w:r>
      <w:r>
        <w:t xml:space="preserve">70 </w:t>
      </w:r>
      <w:proofErr w:type="spellStart"/>
      <w:r>
        <w:t>dB</w:t>
      </w:r>
      <w:r w:rsidR="3BCF5909">
        <w:t>c</w:t>
      </w:r>
      <w:proofErr w:type="spellEnd"/>
    </w:p>
    <w:p w14:paraId="7C30E788" w14:textId="44718217" w:rsidR="00AF012A" w:rsidRDefault="00AF012A" w:rsidP="003E06EC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AF012A">
        <w:t>Channel noise</w:t>
      </w:r>
      <w:r w:rsidR="00066B7C">
        <w:t xml:space="preserve">: </w:t>
      </w:r>
      <w:r>
        <w:t xml:space="preserve">38.5 </w:t>
      </w:r>
      <w:proofErr w:type="spellStart"/>
      <w:r w:rsidRPr="00AF012A">
        <w:t>dBc</w:t>
      </w:r>
      <w:proofErr w:type="spellEnd"/>
    </w:p>
    <w:p w14:paraId="5617B054" w14:textId="250AA5EC" w:rsidR="00632BD2" w:rsidRPr="003E06EC" w:rsidRDefault="00632BD2" w:rsidP="003E06EC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632BD2">
        <w:t>PA noise</w:t>
      </w:r>
      <w:r>
        <w:t>: -</w:t>
      </w:r>
      <w:r w:rsidR="00F04C48">
        <w:t>75</w:t>
      </w:r>
      <w:r>
        <w:t xml:space="preserve"> dBm/</w:t>
      </w:r>
      <w:r w:rsidR="00F04C48">
        <w:t>M</w:t>
      </w:r>
      <w:r>
        <w:t>Hz</w:t>
      </w:r>
    </w:p>
    <w:p w14:paraId="3363D0CE" w14:textId="5A5C9CE8" w:rsidR="00F4301B" w:rsidRDefault="00160EB1" w:rsidP="00F430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Only a</w:t>
      </w:r>
      <w:r w:rsidR="00F4301B">
        <w:t>dditional spurious emission mask from N</w:t>
      </w:r>
      <w:r w:rsidR="00C07C38">
        <w:t>S_</w:t>
      </w:r>
      <w:r w:rsidR="0095238E">
        <w:t>24</w:t>
      </w:r>
      <w:r w:rsidR="00F4301B">
        <w:t xml:space="preserve"> </w:t>
      </w:r>
      <w:r w:rsidR="00C07C38">
        <w:t>is</w:t>
      </w:r>
      <w:r w:rsidR="00F4301B">
        <w:t xml:space="preserve"> simulated. Other gating factors (ACLR, SEM, etc.) are excluded because they are handled by MPR. </w:t>
      </w:r>
    </w:p>
    <w:p w14:paraId="1CC97539" w14:textId="05EDA2DE" w:rsidR="0074410C" w:rsidRDefault="0C0F08EF" w:rsidP="00F430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P</w:t>
      </w:r>
      <w:r w:rsidR="0074410C">
        <w:t>hase noise and channel noise are only added for QAM256,</w:t>
      </w:r>
      <w:r w:rsidR="00D24746">
        <w:t xml:space="preserve"> following</w:t>
      </w:r>
      <w:r w:rsidR="0074410C">
        <w:t xml:space="preserve"> </w:t>
      </w:r>
      <w:r w:rsidR="00D24746">
        <w:t>LTE 256-QAM</w:t>
      </w:r>
      <w:r w:rsidR="652CD100">
        <w:t xml:space="preserve"> MPR simulations [2].</w:t>
      </w:r>
    </w:p>
    <w:p w14:paraId="116D7B6F" w14:textId="77777777" w:rsidR="00512548" w:rsidRPr="00512548" w:rsidRDefault="00512548" w:rsidP="00512548">
      <w:p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</w:p>
    <w:p w14:paraId="15079CE8" w14:textId="4AFE3056" w:rsidR="0078292B" w:rsidRDefault="0078292B" w:rsidP="0078292B">
      <w:pPr>
        <w:pStyle w:val="Heading2"/>
      </w:pPr>
      <w:r>
        <w:t>2.2</w:t>
      </w:r>
      <w:r>
        <w:tab/>
        <w:t>NS_</w:t>
      </w:r>
      <w:r w:rsidR="15AC9EA8">
        <w:t>24</w:t>
      </w:r>
      <w:r>
        <w:t xml:space="preserve"> mask</w:t>
      </w:r>
    </w:p>
    <w:p w14:paraId="3BB7A861" w14:textId="2AA2FB2F" w:rsidR="00135275" w:rsidRPr="00715883" w:rsidRDefault="00F852CF" w:rsidP="00135275">
      <w:pPr>
        <w:pStyle w:val="TH"/>
      </w:pPr>
      <w:r w:rsidRPr="00F852CF">
        <w:rPr>
          <w:bCs/>
        </w:rPr>
        <w:t>Table 6.5.3.3.13-1: Additional requirements for "NS_24"</w:t>
      </w:r>
      <w:r>
        <w:rPr>
          <w:bCs/>
        </w:rPr>
        <w:t xml:space="preserve"> (38.101-1)</w:t>
      </w:r>
    </w:p>
    <w:tbl>
      <w:tblPr>
        <w:tblW w:w="75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9"/>
        <w:gridCol w:w="2181"/>
        <w:gridCol w:w="1377"/>
        <w:gridCol w:w="2155"/>
      </w:tblGrid>
      <w:tr w:rsidR="00135275" w:rsidRPr="00715883" w14:paraId="7012046D" w14:textId="77777777" w:rsidTr="00C747D7">
        <w:trPr>
          <w:cantSplit/>
          <w:trHeight w:val="375"/>
          <w:jc w:val="center"/>
        </w:trPr>
        <w:tc>
          <w:tcPr>
            <w:tcW w:w="1799" w:type="dxa"/>
            <w:vMerge w:val="restart"/>
          </w:tcPr>
          <w:p w14:paraId="0FC353ED" w14:textId="77777777" w:rsidR="00135275" w:rsidRPr="00DB20DC" w:rsidRDefault="00135275" w:rsidP="00C747D7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</w:rPr>
            </w:pPr>
            <w:r w:rsidRPr="00DB20DC">
              <w:rPr>
                <w:rFonts w:ascii="Arial" w:hAnsi="Arial" w:cs="Arial"/>
                <w:b/>
                <w:bCs/>
                <w:sz w:val="18"/>
              </w:rPr>
              <w:t xml:space="preserve">Frequency </w:t>
            </w:r>
            <w:r>
              <w:rPr>
                <w:rFonts w:ascii="Arial" w:hAnsi="Arial" w:cs="Arial"/>
                <w:b/>
                <w:bCs/>
                <w:sz w:val="18"/>
              </w:rPr>
              <w:t>range</w:t>
            </w:r>
          </w:p>
          <w:p w14:paraId="537777E6" w14:textId="77777777" w:rsidR="00135275" w:rsidRPr="00715883" w:rsidRDefault="00135275" w:rsidP="00C747D7">
            <w:pPr>
              <w:pStyle w:val="TAH"/>
              <w:rPr>
                <w:rFonts w:cs="Arial"/>
                <w:bCs/>
              </w:rPr>
            </w:pPr>
            <w:r w:rsidRPr="00DB20DC">
              <w:rPr>
                <w:rFonts w:cs="Arial"/>
                <w:bCs/>
              </w:rPr>
              <w:t>(MHz)</w:t>
            </w:r>
          </w:p>
        </w:tc>
        <w:tc>
          <w:tcPr>
            <w:tcW w:w="2181" w:type="dxa"/>
          </w:tcPr>
          <w:p w14:paraId="293F935D" w14:textId="77777777" w:rsidR="00135275" w:rsidRPr="00715883" w:rsidRDefault="00135275" w:rsidP="00C747D7">
            <w:pPr>
              <w:pStyle w:val="TAH"/>
              <w:rPr>
                <w:rFonts w:cs="Arial"/>
                <w:bCs/>
              </w:rPr>
            </w:pPr>
            <w:r w:rsidRPr="00715883">
              <w:rPr>
                <w:rFonts w:cs="Arial"/>
                <w:bCs/>
              </w:rPr>
              <w:t>Channel bandwidth / Spectrum emission limit (dB</w:t>
            </w:r>
            <w:r w:rsidRPr="00715883">
              <w:rPr>
                <w:rFonts w:cs="Arial"/>
                <w:bCs/>
                <w:lang w:val="en-US"/>
              </w:rPr>
              <w:t>m</w:t>
            </w:r>
            <w:r w:rsidRPr="00715883">
              <w:rPr>
                <w:rFonts w:cs="Arial"/>
                <w:bCs/>
              </w:rPr>
              <w:t>)</w:t>
            </w:r>
          </w:p>
        </w:tc>
        <w:tc>
          <w:tcPr>
            <w:tcW w:w="1377" w:type="dxa"/>
            <w:vMerge w:val="restart"/>
          </w:tcPr>
          <w:p w14:paraId="07052457" w14:textId="77777777" w:rsidR="00135275" w:rsidRPr="00715883" w:rsidRDefault="00135275" w:rsidP="00C747D7">
            <w:pPr>
              <w:pStyle w:val="TAH"/>
              <w:rPr>
                <w:rFonts w:cs="Arial"/>
                <w:bCs/>
              </w:rPr>
            </w:pPr>
            <w:r w:rsidRPr="00715883">
              <w:rPr>
                <w:rFonts w:cs="Arial"/>
                <w:bCs/>
              </w:rPr>
              <w:t xml:space="preserve">Measurement bandwidth </w:t>
            </w:r>
          </w:p>
        </w:tc>
        <w:tc>
          <w:tcPr>
            <w:tcW w:w="2155" w:type="dxa"/>
            <w:vMerge w:val="restart"/>
          </w:tcPr>
          <w:p w14:paraId="6B4FD101" w14:textId="77777777" w:rsidR="00135275" w:rsidRPr="00715883" w:rsidRDefault="00135275" w:rsidP="00C747D7">
            <w:pPr>
              <w:pStyle w:val="TAH"/>
              <w:rPr>
                <w:rFonts w:cs="Arial"/>
                <w:bCs/>
              </w:rPr>
            </w:pPr>
            <w:r w:rsidRPr="00715883">
              <w:rPr>
                <w:rFonts w:cs="Arial"/>
                <w:bCs/>
              </w:rPr>
              <w:t>NOTE</w:t>
            </w:r>
          </w:p>
        </w:tc>
      </w:tr>
      <w:tr w:rsidR="00135275" w:rsidRPr="00715883" w14:paraId="5987549A" w14:textId="77777777" w:rsidTr="00C747D7">
        <w:trPr>
          <w:cantSplit/>
          <w:trHeight w:val="181"/>
          <w:jc w:val="center"/>
        </w:trPr>
        <w:tc>
          <w:tcPr>
            <w:tcW w:w="1799" w:type="dxa"/>
            <w:vMerge/>
          </w:tcPr>
          <w:p w14:paraId="7E40CD8B" w14:textId="77777777" w:rsidR="00135275" w:rsidRPr="00715883" w:rsidRDefault="00135275" w:rsidP="00C747D7">
            <w:pPr>
              <w:pStyle w:val="TAH"/>
              <w:rPr>
                <w:rFonts w:cs="Arial"/>
                <w:b w:val="0"/>
              </w:rPr>
            </w:pPr>
          </w:p>
        </w:tc>
        <w:tc>
          <w:tcPr>
            <w:tcW w:w="2181" w:type="dxa"/>
          </w:tcPr>
          <w:p w14:paraId="171A48C2" w14:textId="77777777" w:rsidR="00135275" w:rsidRPr="00715883" w:rsidRDefault="00135275" w:rsidP="00C747D7">
            <w:pPr>
              <w:pStyle w:val="TAH"/>
              <w:rPr>
                <w:rFonts w:cs="Arial"/>
                <w:b w:val="0"/>
                <w:lang w:val="en-US"/>
              </w:rPr>
            </w:pPr>
            <w:r w:rsidRPr="00715883">
              <w:rPr>
                <w:rFonts w:cs="Arial"/>
                <w:b w:val="0"/>
              </w:rPr>
              <w:t>5 MHz, 10</w:t>
            </w:r>
            <w:r w:rsidRPr="00715883">
              <w:rPr>
                <w:rFonts w:cs="Arial"/>
                <w:b w:val="0"/>
                <w:lang w:val="en-US"/>
              </w:rPr>
              <w:t xml:space="preserve"> </w:t>
            </w:r>
            <w:r w:rsidRPr="00715883">
              <w:rPr>
                <w:rFonts w:cs="Arial"/>
                <w:b w:val="0"/>
              </w:rPr>
              <w:t>MHz</w:t>
            </w:r>
            <w:r w:rsidRPr="00715883">
              <w:rPr>
                <w:rFonts w:cs="Arial"/>
                <w:b w:val="0"/>
                <w:lang w:val="en-US"/>
              </w:rPr>
              <w:t>, 15 MHz</w:t>
            </w:r>
            <w:r>
              <w:rPr>
                <w:rFonts w:cs="Arial"/>
                <w:b w:val="0"/>
                <w:lang w:val="en-US"/>
              </w:rPr>
              <w:t>, 20MHz</w:t>
            </w:r>
          </w:p>
        </w:tc>
        <w:tc>
          <w:tcPr>
            <w:tcW w:w="1377" w:type="dxa"/>
            <w:vMerge/>
          </w:tcPr>
          <w:p w14:paraId="6665E64F" w14:textId="77777777" w:rsidR="00135275" w:rsidRPr="00715883" w:rsidRDefault="00135275" w:rsidP="00C747D7">
            <w:pPr>
              <w:pStyle w:val="TableText"/>
              <w:ind w:left="800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2155" w:type="dxa"/>
            <w:vMerge/>
            <w:tcBorders>
              <w:bottom w:val="single" w:sz="4" w:space="0" w:color="auto"/>
            </w:tcBorders>
          </w:tcPr>
          <w:p w14:paraId="6E414880" w14:textId="77777777" w:rsidR="00135275" w:rsidRPr="00715883" w:rsidRDefault="00135275" w:rsidP="00C747D7">
            <w:pPr>
              <w:pStyle w:val="TableText"/>
              <w:ind w:left="800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35275" w:rsidRPr="00715883" w14:paraId="2515067F" w14:textId="77777777" w:rsidTr="002D281E">
        <w:trPr>
          <w:jc w:val="center"/>
        </w:trPr>
        <w:tc>
          <w:tcPr>
            <w:tcW w:w="1799" w:type="dxa"/>
          </w:tcPr>
          <w:p w14:paraId="1BBCB978" w14:textId="4E743B24" w:rsidR="00135275" w:rsidRPr="00647C24" w:rsidRDefault="001C3B7F" w:rsidP="00C747D7">
            <w:pPr>
              <w:pStyle w:val="TAC"/>
              <w:rPr>
                <w:rFonts w:cs="Arial"/>
              </w:rPr>
            </w:pPr>
            <w:r w:rsidRPr="001C3B7F">
              <w:rPr>
                <w:rFonts w:cs="Arial"/>
              </w:rPr>
              <w:t xml:space="preserve">2010 </w:t>
            </w:r>
            <w:r w:rsidRPr="001C3B7F">
              <w:rPr>
                <w:rFonts w:cs="Arial" w:hint="eastAsia"/>
              </w:rPr>
              <w:t>≤</w:t>
            </w:r>
            <w:r w:rsidRPr="001C3B7F">
              <w:rPr>
                <w:rFonts w:cs="Arial"/>
              </w:rPr>
              <w:t xml:space="preserve"> f </w:t>
            </w:r>
            <w:r w:rsidRPr="001C3B7F">
              <w:rPr>
                <w:rFonts w:cs="Arial" w:hint="eastAsia"/>
              </w:rPr>
              <w:t>≤</w:t>
            </w:r>
            <w:r w:rsidRPr="001C3B7F">
              <w:rPr>
                <w:rFonts w:cs="Arial"/>
              </w:rPr>
              <w:t xml:space="preserve"> 2025</w:t>
            </w:r>
          </w:p>
        </w:tc>
        <w:tc>
          <w:tcPr>
            <w:tcW w:w="2181" w:type="dxa"/>
          </w:tcPr>
          <w:p w14:paraId="3223F83A" w14:textId="5C2FCCC1" w:rsidR="00135275" w:rsidRPr="00647C24" w:rsidRDefault="00135275" w:rsidP="00C747D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</w:t>
            </w:r>
            <w:r w:rsidR="001C3B7F">
              <w:rPr>
                <w:rFonts w:cs="Arial"/>
              </w:rPr>
              <w:t>50</w:t>
            </w:r>
          </w:p>
        </w:tc>
        <w:tc>
          <w:tcPr>
            <w:tcW w:w="1377" w:type="dxa"/>
          </w:tcPr>
          <w:p w14:paraId="28F6956D" w14:textId="77777777" w:rsidR="00135275" w:rsidRPr="00647C24" w:rsidRDefault="00135275" w:rsidP="00C747D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bottom w:val="single" w:sz="4" w:space="0" w:color="auto"/>
            </w:tcBorders>
          </w:tcPr>
          <w:p w14:paraId="25865069" w14:textId="77777777" w:rsidR="0043483F" w:rsidRPr="0043483F" w:rsidRDefault="0043483F" w:rsidP="0043483F">
            <w:pPr>
              <w:pStyle w:val="TAC"/>
              <w:rPr>
                <w:rFonts w:cs="Arial"/>
                <w:szCs w:val="18"/>
              </w:rPr>
            </w:pPr>
            <w:r w:rsidRPr="0043483F">
              <w:rPr>
                <w:rFonts w:cs="Arial"/>
                <w:szCs w:val="18"/>
              </w:rPr>
              <w:t>This requirement applies at a frequency offset equal or larger than 5 MHz from</w:t>
            </w:r>
          </w:p>
          <w:p w14:paraId="2CC79CD8" w14:textId="77777777" w:rsidR="0043483F" w:rsidRPr="0043483F" w:rsidRDefault="0043483F" w:rsidP="0043483F">
            <w:pPr>
              <w:pStyle w:val="TAC"/>
              <w:rPr>
                <w:rFonts w:cs="Arial"/>
                <w:szCs w:val="18"/>
              </w:rPr>
            </w:pPr>
            <w:r w:rsidRPr="0043483F">
              <w:rPr>
                <w:rFonts w:cs="Arial"/>
                <w:szCs w:val="18"/>
              </w:rPr>
              <w:t>the upper edge of the channel bandwidth, whenever these frequencies overlap</w:t>
            </w:r>
          </w:p>
          <w:p w14:paraId="16CF2D99" w14:textId="00D8D600" w:rsidR="00135275" w:rsidRPr="00647C24" w:rsidRDefault="0043483F" w:rsidP="0043483F">
            <w:pPr>
              <w:pStyle w:val="TAC"/>
              <w:rPr>
                <w:rFonts w:cs="Arial"/>
                <w:szCs w:val="18"/>
              </w:rPr>
            </w:pPr>
            <w:r w:rsidRPr="0043483F">
              <w:rPr>
                <w:rFonts w:cs="Arial"/>
                <w:szCs w:val="18"/>
              </w:rPr>
              <w:t>with the specified frequency band.</w:t>
            </w:r>
          </w:p>
        </w:tc>
      </w:tr>
    </w:tbl>
    <w:p w14:paraId="25EA1932" w14:textId="099C23A1" w:rsidR="00F4301B" w:rsidRDefault="00F4301B" w:rsidP="009B6F0E">
      <w:pPr>
        <w:rPr>
          <w:lang w:val="en-US"/>
        </w:rPr>
      </w:pPr>
    </w:p>
    <w:p w14:paraId="0D71F5B7" w14:textId="77777777" w:rsidR="001C3B7F" w:rsidRDefault="001C3B7F" w:rsidP="009B6F0E">
      <w:pPr>
        <w:rPr>
          <w:lang w:val="en-US"/>
        </w:rPr>
      </w:pPr>
    </w:p>
    <w:p w14:paraId="6C1A61BF" w14:textId="77777777" w:rsidR="001C3B7F" w:rsidRDefault="001C3B7F" w:rsidP="009B6F0E">
      <w:pPr>
        <w:rPr>
          <w:lang w:val="en-US"/>
        </w:rPr>
      </w:pPr>
    </w:p>
    <w:p w14:paraId="437DF1EF" w14:textId="0B97E4DB" w:rsidR="00A46001" w:rsidRDefault="00A46001" w:rsidP="00A46001">
      <w:pPr>
        <w:pStyle w:val="Heading1"/>
        <w:rPr>
          <w:lang w:val="en-US"/>
        </w:rPr>
      </w:pPr>
      <w:r w:rsidRPr="00E92332">
        <w:rPr>
          <w:lang w:val="en-US"/>
        </w:rPr>
        <w:t>3</w:t>
      </w:r>
      <w:r w:rsidRPr="00E92332">
        <w:rPr>
          <w:lang w:val="en-US"/>
        </w:rPr>
        <w:tab/>
      </w:r>
      <w:r w:rsidR="00210AA4" w:rsidRPr="00E92332">
        <w:rPr>
          <w:lang w:val="en-US"/>
        </w:rPr>
        <w:t>Simulation results</w:t>
      </w:r>
    </w:p>
    <w:p w14:paraId="3DAD3F7D" w14:textId="7EA0D3B6" w:rsidR="00D90B15" w:rsidRDefault="00D90B15" w:rsidP="00D90B15">
      <w:pPr>
        <w:rPr>
          <w:lang w:val="en-US"/>
        </w:rPr>
      </w:pPr>
      <w:r w:rsidRPr="6CAAEDDD">
        <w:rPr>
          <w:lang w:val="en-US"/>
        </w:rPr>
        <w:t xml:space="preserve">We provide complete sets of the A-MPR triangles from the simulations at </w:t>
      </w:r>
      <w:r w:rsidR="768E3584" w:rsidRPr="6CAAEDDD">
        <w:rPr>
          <w:lang w:val="en-US"/>
        </w:rPr>
        <w:t>chosen</w:t>
      </w:r>
      <w:r w:rsidR="00721596">
        <w:rPr>
          <w:lang w:val="en-US"/>
        </w:rPr>
        <w:t xml:space="preserve"> </w:t>
      </w:r>
      <w:r w:rsidRPr="6CAAEDDD">
        <w:rPr>
          <w:lang w:val="en-US"/>
        </w:rPr>
        <w:t>relevant center frequencies</w:t>
      </w:r>
      <w:r w:rsidR="00911FDF" w:rsidRPr="6CAAEDDD">
        <w:rPr>
          <w:lang w:val="en-US"/>
        </w:rPr>
        <w:t xml:space="preserve"> in </w:t>
      </w:r>
      <w:r w:rsidR="00875E17" w:rsidRPr="6CAAEDDD">
        <w:rPr>
          <w:lang w:val="en-US"/>
        </w:rPr>
        <w:t xml:space="preserve">the </w:t>
      </w:r>
      <w:r w:rsidR="00911FDF" w:rsidRPr="6CAAEDDD">
        <w:rPr>
          <w:lang w:val="en-US"/>
        </w:rPr>
        <w:t>Appendix</w:t>
      </w:r>
      <w:r w:rsidRPr="6CAAEDDD">
        <w:rPr>
          <w:lang w:val="en-US"/>
        </w:rPr>
        <w:t>. In this section we present some highlights of the results.</w:t>
      </w:r>
    </w:p>
    <w:p w14:paraId="64578301" w14:textId="518DF4C1" w:rsidR="00002C51" w:rsidRDefault="00391A9B" w:rsidP="00D90B15">
      <w:pPr>
        <w:rPr>
          <w:lang w:val="en-US"/>
        </w:rPr>
      </w:pPr>
      <w:r>
        <w:rPr>
          <w:lang w:val="en-US"/>
        </w:rPr>
        <w:t>In Fig</w:t>
      </w:r>
      <w:r w:rsidR="00671793">
        <w:rPr>
          <w:lang w:val="en-US"/>
        </w:rPr>
        <w:t>s</w:t>
      </w:r>
      <w:r>
        <w:rPr>
          <w:lang w:val="en-US"/>
        </w:rPr>
        <w:t>. 1</w:t>
      </w:r>
      <w:r w:rsidR="00671793">
        <w:rPr>
          <w:lang w:val="en-US"/>
        </w:rPr>
        <w:t xml:space="preserve"> and 2</w:t>
      </w:r>
      <w:r>
        <w:rPr>
          <w:lang w:val="en-US"/>
        </w:rPr>
        <w:t xml:space="preserve"> we </w:t>
      </w:r>
      <w:r w:rsidR="00002C51">
        <w:rPr>
          <w:lang w:val="en-US"/>
        </w:rPr>
        <w:t>present examples of the</w:t>
      </w:r>
      <w:r>
        <w:rPr>
          <w:lang w:val="en-US"/>
        </w:rPr>
        <w:t xml:space="preserve"> A-MPR triangles for</w:t>
      </w:r>
      <w:r w:rsidR="00671793">
        <w:rPr>
          <w:lang w:val="en-US"/>
        </w:rPr>
        <w:t xml:space="preserve"> </w:t>
      </w:r>
      <w:r w:rsidR="00C6181E">
        <w:rPr>
          <w:lang w:val="en-US"/>
        </w:rPr>
        <w:t>2</w:t>
      </w:r>
      <w:r w:rsidR="00671793">
        <w:rPr>
          <w:lang w:val="en-US"/>
        </w:rPr>
        <w:t xml:space="preserve">0 MHz </w:t>
      </w:r>
      <w:r w:rsidR="004E3224">
        <w:rPr>
          <w:lang w:val="en-US"/>
        </w:rPr>
        <w:t>CBW</w:t>
      </w:r>
      <w:r w:rsidR="00671793">
        <w:rPr>
          <w:lang w:val="en-US"/>
        </w:rPr>
        <w:t>s</w:t>
      </w:r>
      <w:r w:rsidR="00C6181E">
        <w:rPr>
          <w:lang w:val="en-US"/>
        </w:rPr>
        <w:t xml:space="preserve"> for PC2 and PC1</w:t>
      </w:r>
      <w:r w:rsidR="00671793">
        <w:rPr>
          <w:lang w:val="en-US"/>
        </w:rPr>
        <w:t>, respectively</w:t>
      </w:r>
      <w:r w:rsidR="00002C51">
        <w:rPr>
          <w:lang w:val="en-US"/>
        </w:rPr>
        <w:t xml:space="preserve">. </w:t>
      </w:r>
    </w:p>
    <w:p w14:paraId="099C21F7" w14:textId="18C098B4" w:rsidR="00C14CA0" w:rsidRDefault="00A56A0D" w:rsidP="00C14CA0">
      <w:pPr>
        <w:rPr>
          <w:lang w:val="en-US"/>
        </w:rPr>
      </w:pPr>
      <w:r w:rsidRPr="00A56A0D">
        <w:t xml:space="preserve"> </w:t>
      </w:r>
      <w:r w:rsidR="0026043D">
        <w:rPr>
          <w:noProof/>
        </w:rPr>
        <w:drawing>
          <wp:inline distT="0" distB="0" distL="0" distR="0" wp14:anchorId="0FE4C3B8" wp14:editId="02AD2965">
            <wp:extent cx="2990850" cy="2247900"/>
            <wp:effectExtent l="0" t="0" r="0" b="0"/>
            <wp:docPr id="1319742194" name="Picture 3" descr="A graph of different color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742194" name="Picture 3" descr="A graph of different colors and numb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6A0D">
        <w:t xml:space="preserve"> </w:t>
      </w:r>
      <w:r w:rsidR="0026043D">
        <w:rPr>
          <w:noProof/>
        </w:rPr>
        <w:drawing>
          <wp:inline distT="0" distB="0" distL="0" distR="0" wp14:anchorId="431DDBA9" wp14:editId="2DECBD41">
            <wp:extent cx="2990850" cy="2247900"/>
            <wp:effectExtent l="0" t="0" r="0" b="0"/>
            <wp:docPr id="261599760" name="Picture 4" descr="A graph of a graph with numbers and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599760" name="Picture 4" descr="A graph of a graph with numbers and a dia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FB415" w14:textId="23821DC3" w:rsidR="00C14CA0" w:rsidRPr="000D3353" w:rsidRDefault="00C14CA0" w:rsidP="00D90B15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1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A-MPR to satisfy the NS_</w:t>
      </w:r>
      <w:r w:rsidR="0036263D">
        <w:rPr>
          <w:b/>
          <w:bCs/>
        </w:rPr>
        <w:t>24</w:t>
      </w:r>
      <w:r>
        <w:rPr>
          <w:b/>
          <w:bCs/>
        </w:rPr>
        <w:t xml:space="preserve"> additional </w:t>
      </w:r>
      <w:r w:rsidR="00EE55AF" w:rsidRPr="00EE55AF">
        <w:rPr>
          <w:b/>
          <w:bCs/>
        </w:rPr>
        <w:t xml:space="preserve">requirements </w:t>
      </w:r>
      <w:r>
        <w:rPr>
          <w:b/>
          <w:bCs/>
        </w:rPr>
        <w:t xml:space="preserve">for </w:t>
      </w:r>
      <w:r w:rsidR="001A698A">
        <w:rPr>
          <w:b/>
          <w:bCs/>
        </w:rPr>
        <w:t>2</w:t>
      </w:r>
      <w:r>
        <w:rPr>
          <w:b/>
          <w:bCs/>
        </w:rPr>
        <w:t xml:space="preserve">0 MHz channel at Fc = </w:t>
      </w:r>
      <w:r w:rsidR="001A698A">
        <w:rPr>
          <w:b/>
          <w:bCs/>
        </w:rPr>
        <w:t>199</w:t>
      </w:r>
      <w:r>
        <w:rPr>
          <w:b/>
          <w:bCs/>
        </w:rPr>
        <w:t>5 MHz</w:t>
      </w:r>
      <w:r w:rsidR="0026043D">
        <w:rPr>
          <w:b/>
          <w:bCs/>
        </w:rPr>
        <w:t xml:space="preserve"> </w:t>
      </w:r>
      <w:r w:rsidR="00B47DC2">
        <w:rPr>
          <w:b/>
          <w:bCs/>
        </w:rPr>
        <w:t>for PC2</w:t>
      </w:r>
      <w:r>
        <w:rPr>
          <w:b/>
          <w:bCs/>
        </w:rPr>
        <w:t>.</w:t>
      </w:r>
    </w:p>
    <w:p w14:paraId="68FDE4BF" w14:textId="0F8BAACF" w:rsidR="00064E3D" w:rsidRDefault="00391A9B" w:rsidP="00064E3D">
      <w:pPr>
        <w:rPr>
          <w:lang w:val="en-US"/>
        </w:rPr>
      </w:pPr>
      <w:r>
        <w:rPr>
          <w:lang w:val="en-US"/>
        </w:rPr>
        <w:t xml:space="preserve"> </w:t>
      </w:r>
      <w:r w:rsidR="001A698A">
        <w:rPr>
          <w:noProof/>
        </w:rPr>
        <w:drawing>
          <wp:inline distT="0" distB="0" distL="0" distR="0" wp14:anchorId="2E5DA2D1" wp14:editId="593BEA0A">
            <wp:extent cx="2990850" cy="2247900"/>
            <wp:effectExtent l="0" t="0" r="0" b="0"/>
            <wp:docPr id="2068394815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165844" name="Picture 1" descr="A graph of different colo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698A">
        <w:rPr>
          <w:noProof/>
        </w:rPr>
        <w:drawing>
          <wp:inline distT="0" distB="0" distL="0" distR="0" wp14:anchorId="7C2492A6" wp14:editId="221AE723">
            <wp:extent cx="2990850" cy="2247900"/>
            <wp:effectExtent l="0" t="0" r="0" b="0"/>
            <wp:docPr id="2014095247" name="Picture 2" descr="A graph of different color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971296" name="Picture 2" descr="A graph of different colors and numb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074BD" w14:textId="35AB1298" w:rsidR="00C26A91" w:rsidRDefault="00064E3D" w:rsidP="00D90B15">
      <w:pPr>
        <w:rPr>
          <w:b/>
          <w:bCs/>
        </w:rPr>
      </w:pPr>
      <w:r w:rsidRPr="00076746">
        <w:rPr>
          <w:b/>
          <w:bCs/>
        </w:rPr>
        <w:t xml:space="preserve">Figure </w:t>
      </w:r>
      <w:r w:rsidR="00C14CA0">
        <w:rPr>
          <w:b/>
          <w:bCs/>
        </w:rPr>
        <w:t>2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A-MPR to satisfy the NS_</w:t>
      </w:r>
      <w:r w:rsidR="001E0A08">
        <w:rPr>
          <w:b/>
          <w:bCs/>
        </w:rPr>
        <w:t>24</w:t>
      </w:r>
      <w:r>
        <w:rPr>
          <w:b/>
          <w:bCs/>
        </w:rPr>
        <w:t xml:space="preserve"> additional </w:t>
      </w:r>
      <w:r w:rsidR="005A0750" w:rsidRPr="005A0750">
        <w:rPr>
          <w:b/>
          <w:bCs/>
        </w:rPr>
        <w:t xml:space="preserve">requirements </w:t>
      </w:r>
      <w:r>
        <w:rPr>
          <w:b/>
          <w:bCs/>
        </w:rPr>
        <w:t xml:space="preserve">for 20 MHz channel at </w:t>
      </w:r>
      <w:r w:rsidRPr="00FB2D97">
        <w:rPr>
          <w:b/>
          <w:bCs/>
        </w:rPr>
        <w:t xml:space="preserve">Fc = </w:t>
      </w:r>
      <w:r w:rsidR="00806A58">
        <w:rPr>
          <w:b/>
          <w:bCs/>
        </w:rPr>
        <w:t>1995</w:t>
      </w:r>
      <w:r w:rsidRPr="00FB2D97">
        <w:rPr>
          <w:b/>
          <w:bCs/>
        </w:rPr>
        <w:t xml:space="preserve"> </w:t>
      </w:r>
      <w:r w:rsidR="00F701B7" w:rsidRPr="00FB2D97">
        <w:rPr>
          <w:b/>
          <w:bCs/>
        </w:rPr>
        <w:t>MHz</w:t>
      </w:r>
      <w:r w:rsidR="007A2CE1">
        <w:rPr>
          <w:b/>
          <w:bCs/>
        </w:rPr>
        <w:t xml:space="preserve"> for PC1.</w:t>
      </w:r>
    </w:p>
    <w:p w14:paraId="3B95BB79" w14:textId="5BB807B4" w:rsidR="00E95F4D" w:rsidRPr="00E95F4D" w:rsidRDefault="0021359B" w:rsidP="00E95F4D">
      <w:r>
        <w:t>Based on the</w:t>
      </w:r>
      <w:r w:rsidR="00E95F4D">
        <w:t xml:space="preserve"> A-MPR triangles for n256 PC1 NS_24 20 MHz CBW at </w:t>
      </w:r>
      <w:r w:rsidR="00395056">
        <w:t>1995Mhz</w:t>
      </w:r>
      <w:r w:rsidR="00E95F4D">
        <w:t xml:space="preserve"> </w:t>
      </w:r>
      <w:proofErr w:type="spellStart"/>
      <w:r w:rsidR="00E95F4D">
        <w:t>center</w:t>
      </w:r>
      <w:proofErr w:type="spellEnd"/>
      <w:r w:rsidR="00E95F4D">
        <w:t xml:space="preserve"> frequency</w:t>
      </w:r>
      <w:r w:rsidR="00457E37">
        <w:t>,</w:t>
      </w:r>
      <w:r w:rsidR="00E95F4D">
        <w:t xml:space="preserve"> </w:t>
      </w:r>
      <w:r w:rsidR="00872D64">
        <w:t>t</w:t>
      </w:r>
      <w:r w:rsidR="00E95F4D">
        <w:t xml:space="preserve">he A-MPR is needed for most parts of the triangles, but for smaller bandwidths the A-MPR regions </w:t>
      </w:r>
      <w:r w:rsidR="34DA465C">
        <w:t>are</w:t>
      </w:r>
      <w:r w:rsidR="00E95F4D">
        <w:t xml:space="preserve"> smaller. The largest A-MPR values at the bottom left corner come from CIM3 which comes from I/Q modulator nonlinearity. At the top of the </w:t>
      </w:r>
      <w:r w:rsidR="0056794F">
        <w:t>triangle,</w:t>
      </w:r>
      <w:r w:rsidR="00E95F4D">
        <w:t xml:space="preserve"> we see the regrowth of the allocation that comes from the PA nonlinearity. At the bottom right corner of the </w:t>
      </w:r>
      <w:r w:rsidR="0056794F">
        <w:t>triangle,</w:t>
      </w:r>
      <w:r w:rsidR="00E95F4D">
        <w:t xml:space="preserve"> we see CIM5 </w:t>
      </w:r>
      <w:r w:rsidR="7048713C">
        <w:t>or</w:t>
      </w:r>
      <w:r w:rsidR="00E95F4D">
        <w:t xml:space="preserve"> IMD</w:t>
      </w:r>
      <w:r w:rsidR="3DF6609C">
        <w:t>, depending on the case</w:t>
      </w:r>
      <w:r w:rsidR="00E95F4D">
        <w:t>.</w:t>
      </w:r>
    </w:p>
    <w:p w14:paraId="5B7BE890" w14:textId="77777777" w:rsidR="00E95F4D" w:rsidRPr="00E95F4D" w:rsidRDefault="00E95F4D" w:rsidP="00D90B15"/>
    <w:p w14:paraId="06691E13" w14:textId="28057BCB" w:rsidR="00333F1B" w:rsidRDefault="00333F1B" w:rsidP="00333F1B">
      <w:pPr>
        <w:pStyle w:val="Heading1"/>
        <w:rPr>
          <w:lang w:val="en-US"/>
        </w:rPr>
      </w:pPr>
      <w:r w:rsidRPr="00E92332">
        <w:rPr>
          <w:lang w:val="en-US"/>
        </w:rPr>
        <w:t>4</w:t>
      </w:r>
      <w:r w:rsidRPr="00E92332">
        <w:rPr>
          <w:lang w:val="en-US"/>
        </w:rPr>
        <w:tab/>
        <w:t>A-MPR proposal</w:t>
      </w:r>
    </w:p>
    <w:p w14:paraId="6A811440" w14:textId="31AC04E9" w:rsidR="002A59EB" w:rsidRDefault="006952CE" w:rsidP="00C26A91">
      <w:pPr>
        <w:rPr>
          <w:lang w:val="en-US"/>
        </w:rPr>
      </w:pPr>
      <w:r w:rsidRPr="6CAAEDDD">
        <w:rPr>
          <w:lang w:val="en-US"/>
        </w:rPr>
        <w:t>We hav</w:t>
      </w:r>
      <w:r w:rsidR="00AE63FC" w:rsidRPr="6CAAEDDD">
        <w:rPr>
          <w:lang w:val="en-US"/>
        </w:rPr>
        <w:t xml:space="preserve">e simulated the A-MPR for n256 following NS_24 limitation. We fill the simulation results based on the A-MPR table of PC3. We marked the regions that </w:t>
      </w:r>
      <w:r w:rsidR="00BA70F8" w:rsidRPr="6CAAEDDD">
        <w:rPr>
          <w:lang w:val="en-US"/>
        </w:rPr>
        <w:t>are different</w:t>
      </w:r>
      <w:r w:rsidR="00AE63FC" w:rsidRPr="6CAAEDDD">
        <w:rPr>
          <w:lang w:val="en-US"/>
        </w:rPr>
        <w:t xml:space="preserve"> from PC3 in yellow. </w:t>
      </w:r>
      <w:r w:rsidR="4C1D36A3" w:rsidRPr="6CAAEDDD">
        <w:rPr>
          <w:lang w:val="en-US"/>
        </w:rPr>
        <w:t xml:space="preserve">Empty cells in tables 2 and 4 indicate that MPR is already enough according to </w:t>
      </w:r>
      <w:r w:rsidR="347F8F85" w:rsidRPr="6CAAEDDD">
        <w:rPr>
          <w:lang w:val="en-US"/>
        </w:rPr>
        <w:t>our results.</w:t>
      </w:r>
    </w:p>
    <w:p w14:paraId="2CF3B64D" w14:textId="324F8370" w:rsidR="00C52C19" w:rsidRDefault="765467B0" w:rsidP="00C26A91">
      <w:pPr>
        <w:rPr>
          <w:lang w:val="en-US"/>
        </w:rPr>
      </w:pPr>
      <w:r w:rsidRPr="6CAAEDDD">
        <w:rPr>
          <w:lang w:val="en-US"/>
        </w:rPr>
        <w:t xml:space="preserve">We found that in some cases </w:t>
      </w:r>
      <w:r w:rsidR="009007B5" w:rsidRPr="6CAAEDDD">
        <w:rPr>
          <w:lang w:val="en-US"/>
        </w:rPr>
        <w:t>region</w:t>
      </w:r>
      <w:r w:rsidRPr="6CAAEDDD">
        <w:rPr>
          <w:lang w:val="en-US"/>
        </w:rPr>
        <w:t xml:space="preserve"> B needs to be slightly extended to cover all the allocations that need A-MPR, which also affects </w:t>
      </w:r>
      <w:r w:rsidR="00896DB0" w:rsidRPr="6CAAEDDD">
        <w:rPr>
          <w:lang w:val="en-US"/>
        </w:rPr>
        <w:t>region</w:t>
      </w:r>
      <w:r w:rsidRPr="6CAAEDDD">
        <w:rPr>
          <w:lang w:val="en-US"/>
        </w:rPr>
        <w:t xml:space="preserve"> C. This extension is likely needed due to the tail of the CIM3 peak. </w:t>
      </w:r>
      <w:r w:rsidR="58058B7E" w:rsidRPr="6CAAEDDD">
        <w:rPr>
          <w:lang w:val="en-US"/>
        </w:rPr>
        <w:t>A</w:t>
      </w:r>
      <w:r w:rsidR="4F975FD1" w:rsidRPr="6CAAEDDD">
        <w:rPr>
          <w:lang w:val="en-US"/>
        </w:rPr>
        <w:t>n a</w:t>
      </w:r>
      <w:r w:rsidR="58058B7E" w:rsidRPr="6CAAEDDD">
        <w:rPr>
          <w:lang w:val="en-US"/>
        </w:rPr>
        <w:t xml:space="preserve">lternative </w:t>
      </w:r>
      <w:r w:rsidR="2EA046F6" w:rsidRPr="6CAAEDDD">
        <w:rPr>
          <w:lang w:val="en-US"/>
        </w:rPr>
        <w:t xml:space="preserve">way to </w:t>
      </w:r>
      <w:r w:rsidR="58058B7E" w:rsidRPr="6CAAEDDD">
        <w:rPr>
          <w:lang w:val="en-US"/>
        </w:rPr>
        <w:t xml:space="preserve">cover the </w:t>
      </w:r>
      <w:r w:rsidR="58058B7E" w:rsidRPr="6CAAEDDD">
        <w:rPr>
          <w:lang w:val="en-US"/>
        </w:rPr>
        <w:lastRenderedPageBreak/>
        <w:t>A-MPR allocations is t</w:t>
      </w:r>
      <w:r w:rsidR="07114E48" w:rsidRPr="6CAAEDDD">
        <w:rPr>
          <w:lang w:val="en-US"/>
        </w:rPr>
        <w:t>o</w:t>
      </w:r>
      <w:r w:rsidR="58058B7E" w:rsidRPr="6CAAEDDD">
        <w:rPr>
          <w:lang w:val="en-US"/>
        </w:rPr>
        <w:t xml:space="preserve"> decrease the </w:t>
      </w:r>
      <w:r w:rsidR="11C18B27" w:rsidRPr="6CAAEDDD">
        <w:rPr>
          <w:lang w:val="en-US"/>
        </w:rPr>
        <w:t>upper</w:t>
      </w:r>
      <w:r w:rsidR="58058B7E" w:rsidRPr="6CAAEDDD">
        <w:rPr>
          <w:lang w:val="en-US"/>
        </w:rPr>
        <w:t xml:space="preserve"> LCRB limit</w:t>
      </w:r>
      <w:r w:rsidR="5BD077D4" w:rsidRPr="6CAAEDDD">
        <w:rPr>
          <w:lang w:val="en-US"/>
        </w:rPr>
        <w:t xml:space="preserve"> of region C or create a new </w:t>
      </w:r>
      <w:r w:rsidR="009007B5" w:rsidRPr="6CAAEDDD">
        <w:rPr>
          <w:lang w:val="en-US"/>
        </w:rPr>
        <w:t>region.</w:t>
      </w:r>
      <w:r w:rsidR="009007B5">
        <w:t xml:space="preserve"> We</w:t>
      </w:r>
      <w:r w:rsidR="4E53FFEC">
        <w:t xml:space="preserve"> also found that in case o</w:t>
      </w:r>
      <w:r w:rsidR="26823113">
        <w:t xml:space="preserve">f PC2 the region A at 5 MHz needs to be </w:t>
      </w:r>
      <w:r w:rsidR="1B3F0D65">
        <w:t>extended</w:t>
      </w:r>
      <w:r w:rsidR="26823113">
        <w:t xml:space="preserve"> a bit due to regrowth</w:t>
      </w:r>
      <w:r w:rsidR="5EF9A893">
        <w:t xml:space="preserve"> of the allocation</w:t>
      </w:r>
      <w:r w:rsidR="63197356">
        <w:t xml:space="preserve">. </w:t>
      </w:r>
      <w:r w:rsidR="52056265" w:rsidRPr="00AA2A67">
        <w:t>and regions B and C need to be modified for 15MH</w:t>
      </w:r>
      <w:r w:rsidR="1E360F63">
        <w:t xml:space="preserve"> The reason we </w:t>
      </w:r>
      <w:r w:rsidR="309A7E71">
        <w:t>think</w:t>
      </w:r>
      <w:r w:rsidR="1E360F63">
        <w:t xml:space="preserve"> </w:t>
      </w:r>
      <w:r w:rsidR="50C68B82">
        <w:t xml:space="preserve">why </w:t>
      </w:r>
      <w:r w:rsidR="4F138771">
        <w:t xml:space="preserve">5MHz regions for </w:t>
      </w:r>
      <w:r w:rsidR="1E360F63">
        <w:t xml:space="preserve">PC1 can be the same as PC3’s is because the linearity of the PC1 PAs </w:t>
      </w:r>
      <w:r w:rsidR="2BAB42D1">
        <w:t>is</w:t>
      </w:r>
      <w:r w:rsidR="1E360F63">
        <w:t xml:space="preserve"> better due to the difference</w:t>
      </w:r>
      <w:r w:rsidR="657AD6B3">
        <w:t xml:space="preserve"> of</w:t>
      </w:r>
      <w:r w:rsidR="1E360F63">
        <w:t xml:space="preserve"> form factors from PC2 and PC2 PAs.  </w:t>
      </w:r>
    </w:p>
    <w:p w14:paraId="393DEC27" w14:textId="77777777" w:rsidR="00852777" w:rsidRPr="00743D11" w:rsidRDefault="00852777" w:rsidP="00852777">
      <w:pPr>
        <w:spacing w:line="257" w:lineRule="auto"/>
        <w:rPr>
          <w:b/>
          <w:bCs/>
        </w:rPr>
      </w:pPr>
      <w:r w:rsidRPr="00154ABB">
        <w:rPr>
          <w:b/>
          <w:bCs/>
        </w:rPr>
        <w:t xml:space="preserve">Proposal 1: RAN4 </w:t>
      </w:r>
      <w:r>
        <w:rPr>
          <w:b/>
          <w:bCs/>
        </w:rPr>
        <w:t>shall consider the tables 1 to table 4 below</w:t>
      </w:r>
      <w:r w:rsidRPr="00154ABB">
        <w:rPr>
          <w:b/>
          <w:bCs/>
        </w:rPr>
        <w:t xml:space="preserve"> for</w:t>
      </w:r>
      <w:r>
        <w:rPr>
          <w:b/>
          <w:bCs/>
        </w:rPr>
        <w:t xml:space="preserve"> defining the A-MPR for</w:t>
      </w:r>
      <w:r w:rsidRPr="00154ABB">
        <w:rPr>
          <w:b/>
          <w:bCs/>
        </w:rPr>
        <w:t xml:space="preserve"> n</w:t>
      </w:r>
      <w:r>
        <w:rPr>
          <w:b/>
          <w:bCs/>
        </w:rPr>
        <w:t>256 NS_24.</w:t>
      </w:r>
    </w:p>
    <w:p w14:paraId="21AE5D4C" w14:textId="77777777" w:rsidR="00852777" w:rsidRPr="00852777" w:rsidRDefault="00852777" w:rsidP="00C26A91"/>
    <w:p w14:paraId="31625B41" w14:textId="60C83A56" w:rsidR="007D6477" w:rsidRPr="00681980" w:rsidRDefault="007D6477" w:rsidP="007D6477">
      <w:pPr>
        <w:keepNext/>
        <w:keepLines/>
        <w:spacing w:before="60"/>
        <w:jc w:val="center"/>
        <w:rPr>
          <w:rFonts w:ascii="Arial" w:hAnsi="Arial"/>
          <w:b/>
        </w:rPr>
      </w:pPr>
      <w:r w:rsidRPr="00681980">
        <w:rPr>
          <w:rFonts w:ascii="Arial" w:hAnsi="Arial"/>
          <w:b/>
        </w:rPr>
        <w:lastRenderedPageBreak/>
        <w:t xml:space="preserve">Table </w:t>
      </w:r>
      <w:r>
        <w:rPr>
          <w:rFonts w:ascii="Arial" w:hAnsi="Arial"/>
          <w:b/>
          <w:lang w:val="en-US"/>
        </w:rPr>
        <w:t>1</w:t>
      </w:r>
      <w:r w:rsidRPr="00681980">
        <w:rPr>
          <w:rFonts w:ascii="Arial" w:hAnsi="Arial"/>
          <w:b/>
        </w:rPr>
        <w:t xml:space="preserve">: A-MPR regions for </w:t>
      </w:r>
      <w:r w:rsidR="00AF1507">
        <w:rPr>
          <w:rFonts w:ascii="Arial" w:hAnsi="Arial"/>
          <w:b/>
        </w:rPr>
        <w:t>-5</w:t>
      </w:r>
      <w:r>
        <w:rPr>
          <w:rFonts w:ascii="Arial" w:hAnsi="Arial"/>
          <w:b/>
        </w:rPr>
        <w:t>0 dBm/MHz</w:t>
      </w:r>
      <w:r w:rsidR="00FC17BE">
        <w:rPr>
          <w:rFonts w:ascii="Arial" w:hAnsi="Arial"/>
          <w:b/>
        </w:rPr>
        <w:t xml:space="preserve"> for PC1</w:t>
      </w:r>
    </w:p>
    <w:tbl>
      <w:tblPr>
        <w:tblW w:w="5000" w:type="pct"/>
        <w:jc w:val="center"/>
        <w:tblCellMar>
          <w:left w:w="28" w:type="dxa"/>
        </w:tblCellMar>
        <w:tblLook w:val="01E0" w:firstRow="1" w:lastRow="1" w:firstColumn="1" w:lastColumn="1" w:noHBand="0" w:noVBand="0"/>
      </w:tblPr>
      <w:tblGrid>
        <w:gridCol w:w="902"/>
        <w:gridCol w:w="894"/>
        <w:gridCol w:w="1069"/>
        <w:gridCol w:w="1091"/>
        <w:gridCol w:w="451"/>
        <w:gridCol w:w="1069"/>
        <w:gridCol w:w="1091"/>
        <w:gridCol w:w="451"/>
        <w:gridCol w:w="1069"/>
        <w:gridCol w:w="1091"/>
        <w:gridCol w:w="451"/>
      </w:tblGrid>
      <w:tr w:rsidR="00FC17BE" w:rsidRPr="001D0283" w14:paraId="5A93B453" w14:textId="77777777" w:rsidTr="00842D49">
        <w:trPr>
          <w:jc w:val="center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57B05AD" w14:textId="77777777" w:rsidR="00FC17BE" w:rsidRPr="001D0283" w:rsidRDefault="00FC17BE" w:rsidP="00842D49">
            <w:pPr>
              <w:pStyle w:val="TAH"/>
            </w:pPr>
            <w:r w:rsidRPr="001D0283">
              <w:t>Channel</w:t>
            </w:r>
            <w:r>
              <w:t xml:space="preserve"> </w:t>
            </w:r>
            <w:r w:rsidRPr="001D0283">
              <w:t>Bandwidth,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B9596DD" w14:textId="77777777" w:rsidR="00FC17BE" w:rsidRPr="001D0283" w:rsidRDefault="00FC17BE" w:rsidP="00842D49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Centre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1198" w:type="pct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4C96E08" w14:textId="77777777" w:rsidR="00FC17BE" w:rsidRPr="001D0283" w:rsidRDefault="00FC17BE" w:rsidP="00842D49">
            <w:pPr>
              <w:pStyle w:val="TAH"/>
            </w:pPr>
            <w:r w:rsidRPr="001D0283">
              <w:t>Region</w:t>
            </w:r>
            <w:r>
              <w:t xml:space="preserve"> </w:t>
            </w:r>
            <w:r w:rsidRPr="001D0283">
              <w:t>A</w:t>
            </w:r>
          </w:p>
        </w:tc>
        <w:tc>
          <w:tcPr>
            <w:tcW w:w="1192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8F0943" w14:textId="77777777" w:rsidR="00FC17BE" w:rsidRPr="001D0283" w:rsidRDefault="00FC17BE" w:rsidP="00842D49">
            <w:pPr>
              <w:pStyle w:val="TAH"/>
            </w:pPr>
            <w:r w:rsidRPr="001D0283">
              <w:t>Region</w:t>
            </w:r>
            <w:r>
              <w:t xml:space="preserve"> </w:t>
            </w:r>
            <w:r w:rsidRPr="001D0283">
              <w:t>B</w:t>
            </w:r>
          </w:p>
        </w:tc>
        <w:tc>
          <w:tcPr>
            <w:tcW w:w="1233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633FCE" w14:textId="77777777" w:rsidR="00FC17BE" w:rsidRPr="001D0283" w:rsidRDefault="00FC17BE" w:rsidP="00842D49">
            <w:pPr>
              <w:pStyle w:val="TAH"/>
            </w:pPr>
            <w:r w:rsidRPr="001D0283">
              <w:t>Region</w:t>
            </w:r>
            <w:r>
              <w:t xml:space="preserve"> </w:t>
            </w:r>
            <w:r w:rsidRPr="001D0283">
              <w:t>C</w:t>
            </w:r>
          </w:p>
        </w:tc>
      </w:tr>
      <w:tr w:rsidR="00FC17BE" w:rsidRPr="001D0283" w14:paraId="45E54211" w14:textId="77777777" w:rsidTr="00842D49">
        <w:trPr>
          <w:jc w:val="center"/>
        </w:trPr>
        <w:tc>
          <w:tcPr>
            <w:tcW w:w="5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9C2F8" w14:textId="77777777" w:rsidR="00FC17BE" w:rsidRPr="001D0283" w:rsidRDefault="00FC17BE" w:rsidP="00842D49">
            <w:pPr>
              <w:pStyle w:val="TAH"/>
            </w:pPr>
          </w:p>
        </w:tc>
        <w:tc>
          <w:tcPr>
            <w:tcW w:w="8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996BC" w14:textId="77777777" w:rsidR="00FC17BE" w:rsidRPr="001D0283" w:rsidRDefault="00FC17BE" w:rsidP="00842D49">
            <w:pPr>
              <w:pStyle w:val="TAH"/>
            </w:pPr>
          </w:p>
        </w:tc>
        <w:tc>
          <w:tcPr>
            <w:tcW w:w="4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55880D8" w14:textId="77777777" w:rsidR="00FC17BE" w:rsidRPr="001D0283" w:rsidRDefault="00FC17BE" w:rsidP="00842D49">
            <w:pPr>
              <w:pStyle w:val="TAH"/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end</w:t>
            </w:r>
            <w:proofErr w:type="spellEnd"/>
            <w:r w:rsidRPr="001D0283">
              <w:t>*12*SCS</w:t>
            </w:r>
          </w:p>
          <w:p w14:paraId="7F538A13" w14:textId="77777777" w:rsidR="00FC17BE" w:rsidRPr="001D0283" w:rsidRDefault="00FC17B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E4F02A" w14:textId="77777777" w:rsidR="00FC17BE" w:rsidRPr="001D0283" w:rsidRDefault="00FC17BE" w:rsidP="00842D49">
            <w:pPr>
              <w:pStyle w:val="TAH"/>
            </w:pPr>
            <w:r w:rsidRPr="001D0283">
              <w:t>LCRB*12*SCS</w:t>
            </w:r>
          </w:p>
          <w:p w14:paraId="63DE5F6F" w14:textId="77777777" w:rsidR="00FC17BE" w:rsidRPr="001D0283" w:rsidRDefault="00FC17B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001FE8" w14:textId="77777777" w:rsidR="00FC17BE" w:rsidRPr="001D0283" w:rsidRDefault="00FC17BE" w:rsidP="00842D49">
            <w:pPr>
              <w:pStyle w:val="TAH"/>
            </w:pPr>
            <w:r w:rsidRPr="001D0283">
              <w:t>A-MPR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D4E76A" w14:textId="77777777" w:rsidR="00FC17BE" w:rsidRPr="001D0283" w:rsidRDefault="00FC17BE" w:rsidP="00842D49">
            <w:pPr>
              <w:pStyle w:val="TAH"/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end</w:t>
            </w:r>
            <w:proofErr w:type="spellEnd"/>
            <w:r w:rsidRPr="001D0283">
              <w:t>*12*SCS</w:t>
            </w:r>
          </w:p>
          <w:p w14:paraId="12BEA913" w14:textId="77777777" w:rsidR="00FC17BE" w:rsidRPr="001D0283" w:rsidRDefault="00FC17B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68F008" w14:textId="77777777" w:rsidR="00FC17BE" w:rsidRPr="001D0283" w:rsidRDefault="00FC17BE" w:rsidP="00842D49">
            <w:pPr>
              <w:pStyle w:val="TAH"/>
            </w:pPr>
            <w:r w:rsidRPr="001D0283">
              <w:t>LCRB*12*SCS</w:t>
            </w:r>
          </w:p>
          <w:p w14:paraId="4FCD2A3D" w14:textId="77777777" w:rsidR="00FC17BE" w:rsidRPr="001D0283" w:rsidRDefault="00FC17B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DA3D01" w14:textId="77777777" w:rsidR="00FC17BE" w:rsidRPr="001D0283" w:rsidRDefault="00FC17BE" w:rsidP="00842D49">
            <w:pPr>
              <w:pStyle w:val="TAH"/>
            </w:pPr>
            <w:r w:rsidRPr="001D0283">
              <w:t>A-MPR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6316D9" w14:textId="77777777" w:rsidR="00FC17BE" w:rsidRPr="001D0283" w:rsidRDefault="00FC17BE" w:rsidP="00842D49">
            <w:pPr>
              <w:pStyle w:val="TAH"/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end</w:t>
            </w:r>
            <w:proofErr w:type="spellEnd"/>
            <w:r w:rsidRPr="001D0283">
              <w:t>*12*SCS</w:t>
            </w:r>
          </w:p>
          <w:p w14:paraId="13704140" w14:textId="77777777" w:rsidR="00FC17BE" w:rsidRPr="001D0283" w:rsidRDefault="00FC17B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83F37D" w14:textId="77777777" w:rsidR="00FC17BE" w:rsidRPr="001D0283" w:rsidRDefault="00FC17BE" w:rsidP="00842D49">
            <w:pPr>
              <w:pStyle w:val="TAH"/>
            </w:pPr>
            <w:r w:rsidRPr="001D0283">
              <w:t>LCRB*12*SCS</w:t>
            </w:r>
          </w:p>
          <w:p w14:paraId="6520E7F0" w14:textId="77777777" w:rsidR="00FC17BE" w:rsidRPr="001D0283" w:rsidRDefault="00FC17B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6EC0BF" w14:textId="77777777" w:rsidR="00FC17BE" w:rsidRPr="001D0283" w:rsidRDefault="00FC17BE" w:rsidP="00842D49">
            <w:pPr>
              <w:pStyle w:val="TAH"/>
            </w:pPr>
            <w:r w:rsidRPr="001D0283">
              <w:t>A-MPR</w:t>
            </w:r>
          </w:p>
        </w:tc>
      </w:tr>
      <w:tr w:rsidR="00FC17BE" w:rsidRPr="001D0283" w14:paraId="37406773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24687C" w14:textId="77777777" w:rsidR="00FC17BE" w:rsidRPr="001D0283" w:rsidRDefault="00FC17BE" w:rsidP="00842D49">
            <w:pPr>
              <w:pStyle w:val="TAC"/>
            </w:pPr>
            <w:r w:rsidRPr="001D0283">
              <w:t>5MHz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C91C84" w14:textId="77777777" w:rsidR="00FC17BE" w:rsidRPr="001D0283" w:rsidRDefault="00FC17BE" w:rsidP="00842D49">
            <w:pPr>
              <w:pStyle w:val="TAC"/>
            </w:pPr>
            <w:r w:rsidRPr="001D0283">
              <w:t>1987.5</w:t>
            </w:r>
            <w:r>
              <w:t xml:space="preserve"> </w:t>
            </w:r>
            <w:r w:rsidRPr="001D0283">
              <w:t>&lt;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1992.5</w:t>
            </w:r>
          </w:p>
        </w:tc>
        <w:tc>
          <w:tcPr>
            <w:tcW w:w="4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057A1A9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2CE1A298" w14:textId="77777777" w:rsidR="00FC17BE" w:rsidRPr="001D0283" w:rsidRDefault="00FC17BE" w:rsidP="00842D49">
            <w:pPr>
              <w:pStyle w:val="TAC"/>
            </w:pPr>
            <w:r w:rsidRPr="001D0283">
              <w:t>&gt;3.24</w:t>
            </w: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67275EA8" w14:textId="77777777" w:rsidR="00FC17BE" w:rsidRPr="001D0283" w:rsidRDefault="00FC17BE" w:rsidP="00842D49">
            <w:pPr>
              <w:pStyle w:val="TAC"/>
            </w:pPr>
            <w:r w:rsidRPr="001D0283">
              <w:t>A7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C675122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2A07A17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1789E31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B59B5D6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BA1AC47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45B2252" w14:textId="77777777" w:rsidR="00FC17BE" w:rsidRPr="001D0283" w:rsidRDefault="00FC17BE" w:rsidP="00842D49">
            <w:pPr>
              <w:pStyle w:val="TAC"/>
            </w:pPr>
          </w:p>
        </w:tc>
      </w:tr>
      <w:tr w:rsidR="00FC17BE" w:rsidRPr="001D0283" w14:paraId="5977C595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CD8171" w14:textId="77777777" w:rsidR="00FC17BE" w:rsidRPr="001D0283" w:rsidRDefault="00FC17BE" w:rsidP="00842D49">
            <w:pPr>
              <w:pStyle w:val="TAC"/>
            </w:pPr>
            <w:r w:rsidRPr="001D0283">
              <w:t>5MHz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EB9DA6" w14:textId="77777777" w:rsidR="00FC17BE" w:rsidRPr="001D0283" w:rsidRDefault="00FC17B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1992.5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1997.5</w:t>
            </w:r>
          </w:p>
        </w:tc>
        <w:tc>
          <w:tcPr>
            <w:tcW w:w="4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40BBBBB" w14:textId="77777777" w:rsidR="00FC17BE" w:rsidRPr="001D0283" w:rsidRDefault="00FC17B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212DA0EB" w14:textId="77777777" w:rsidR="00FC17BE" w:rsidRPr="001D0283" w:rsidRDefault="00FC17BE" w:rsidP="00842D49">
            <w:pPr>
              <w:pStyle w:val="TAC"/>
            </w:pPr>
            <w:r w:rsidRPr="001D0283">
              <w:t>&gt;3.24</w:t>
            </w: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6E8322BF" w14:textId="77777777" w:rsidR="00FC17BE" w:rsidRPr="001D0283" w:rsidRDefault="00FC17BE" w:rsidP="00842D49">
            <w:pPr>
              <w:pStyle w:val="TAC"/>
            </w:pPr>
            <w:r w:rsidRPr="001D0283">
              <w:t>A4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7D8EF40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85F3974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82BCA65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3004175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BDC0B42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3A8B013" w14:textId="77777777" w:rsidR="00FC17BE" w:rsidRPr="001D0283" w:rsidRDefault="00FC17BE" w:rsidP="00842D49">
            <w:pPr>
              <w:pStyle w:val="TAC"/>
            </w:pPr>
          </w:p>
        </w:tc>
      </w:tr>
      <w:tr w:rsidR="00E80E8C" w:rsidRPr="001D0283" w14:paraId="6B2167B1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62E3C88F" w14:textId="77777777" w:rsidR="00FC17BE" w:rsidRPr="001D0283" w:rsidRDefault="00FC17BE" w:rsidP="00842D49">
            <w:pPr>
              <w:pStyle w:val="TAC"/>
            </w:pPr>
            <w:r w:rsidRPr="001D0283">
              <w:t>5MHz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5791F136" w14:textId="77777777" w:rsidR="00FC17BE" w:rsidRPr="001D0283" w:rsidRDefault="00FC17B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1997.5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2002.5</w:t>
            </w:r>
          </w:p>
        </w:tc>
        <w:tc>
          <w:tcPr>
            <w:tcW w:w="45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4DF879A" w14:textId="77777777" w:rsidR="00FC17BE" w:rsidRPr="001D0283" w:rsidRDefault="00FC17B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E61D065" w14:textId="77777777" w:rsidR="00FC17BE" w:rsidRPr="001D0283" w:rsidRDefault="00FC17BE" w:rsidP="00842D49">
            <w:pPr>
              <w:pStyle w:val="TAC"/>
            </w:pPr>
            <w:r w:rsidRPr="001D0283">
              <w:t>&gt;1.98</w:t>
            </w: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6984AE65" w14:textId="77777777" w:rsidR="00FC17BE" w:rsidRPr="001D0283" w:rsidRDefault="00FC17BE" w:rsidP="00842D49">
            <w:pPr>
              <w:pStyle w:val="TAC"/>
            </w:pPr>
            <w:r w:rsidRPr="001D0283">
              <w:t>A1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222354A0" w14:textId="77777777" w:rsidR="00FC17BE" w:rsidRPr="001D0283" w:rsidRDefault="00FC17BE" w:rsidP="00842D49">
            <w:pPr>
              <w:pStyle w:val="TAC"/>
            </w:pPr>
            <w:r w:rsidRPr="001D0283">
              <w:t>&gt;3.6</w:t>
            </w: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072423C" w14:textId="77777777" w:rsidR="00FC17BE" w:rsidRPr="001D0283" w:rsidRDefault="00FC17BE" w:rsidP="00842D49">
            <w:pPr>
              <w:pStyle w:val="TAC"/>
            </w:pPr>
            <w:r w:rsidRPr="001D0283">
              <w:t>&gt;1.08</w:t>
            </w:r>
            <w:r>
              <w:t xml:space="preserve"> </w:t>
            </w:r>
            <w:r w:rsidRPr="001D0283">
              <w:t>≤1.98</w:t>
            </w: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7A63D5E7" w14:textId="77777777" w:rsidR="00FC17BE" w:rsidRPr="001D0283" w:rsidRDefault="00FC17BE" w:rsidP="00842D49">
            <w:pPr>
              <w:pStyle w:val="TAC"/>
            </w:pPr>
            <w:r w:rsidRPr="001D0283">
              <w:t>A2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63120483" w14:textId="77777777" w:rsidR="00FC17BE" w:rsidRPr="001D0283" w:rsidRDefault="00FC17BE" w:rsidP="00842D49">
            <w:pPr>
              <w:pStyle w:val="TAC"/>
            </w:pPr>
            <w:r w:rsidRPr="001D0283">
              <w:t>≤3.6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454410B2" w14:textId="77777777" w:rsidR="00FC17BE" w:rsidRPr="001D0283" w:rsidRDefault="00FC17BE" w:rsidP="00842D49">
            <w:pPr>
              <w:pStyle w:val="TAC"/>
            </w:pPr>
            <w:r w:rsidRPr="001D0283">
              <w:t>≤1.98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5F416736" w14:textId="77777777" w:rsidR="00FC17BE" w:rsidRPr="001D0283" w:rsidRDefault="00FC17BE" w:rsidP="00842D49">
            <w:pPr>
              <w:pStyle w:val="TAC"/>
            </w:pPr>
            <w:r w:rsidRPr="001D0283">
              <w:t>A3</w:t>
            </w:r>
          </w:p>
        </w:tc>
      </w:tr>
      <w:tr w:rsidR="00E80E8C" w:rsidRPr="001D0283" w14:paraId="18B8D992" w14:textId="77777777" w:rsidTr="002D281E">
        <w:trPr>
          <w:jc w:val="center"/>
        </w:trPr>
        <w:tc>
          <w:tcPr>
            <w:tcW w:w="5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3F2C6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859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59155" w14:textId="77777777" w:rsidR="00FC17BE" w:rsidRPr="001D0283" w:rsidRDefault="00FC17B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457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D357061" w14:textId="77777777" w:rsidR="00FC17BE" w:rsidRPr="001D0283" w:rsidRDefault="00FC17B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452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14:paraId="2624EE84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1DEF70C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93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14:paraId="11B870F0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6BD1581D" w14:textId="77777777" w:rsidR="00FC17BE" w:rsidRPr="001D0283" w:rsidRDefault="00FC17BE" w:rsidP="00842D49">
            <w:pPr>
              <w:pStyle w:val="TAC"/>
            </w:pPr>
            <w:r w:rsidRPr="001D0283">
              <w:t>≤1.08</w:t>
            </w: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92E41D3" w14:textId="77777777" w:rsidR="00FC17BE" w:rsidRPr="001D0283" w:rsidRDefault="00FC17BE" w:rsidP="00842D49">
            <w:pPr>
              <w:pStyle w:val="TAC"/>
            </w:pPr>
            <w:r w:rsidRPr="001D0283">
              <w:t>A6</w:t>
            </w:r>
          </w:p>
        </w:tc>
        <w:tc>
          <w:tcPr>
            <w:tcW w:w="493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14:paraId="5EA02E11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2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14:paraId="42142A07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8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14:paraId="1A9D1EF2" w14:textId="77777777" w:rsidR="00FC17BE" w:rsidRPr="001D0283" w:rsidRDefault="00FC17BE" w:rsidP="00842D49">
            <w:pPr>
              <w:pStyle w:val="TAC"/>
            </w:pPr>
          </w:p>
        </w:tc>
      </w:tr>
      <w:tr w:rsidR="00E80E8C" w:rsidRPr="001D0283" w14:paraId="334B1DA4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7F7D99" w14:textId="77777777" w:rsidR="00FC17BE" w:rsidRPr="001D0283" w:rsidRDefault="00FC17BE" w:rsidP="00842D49">
            <w:pPr>
              <w:pStyle w:val="TAC"/>
            </w:pPr>
            <w:r w:rsidRPr="001D0283">
              <w:t>10MHz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021BF7" w14:textId="77777777" w:rsidR="00FC17BE" w:rsidRPr="001D0283" w:rsidRDefault="00FC17B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1975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1985</w:t>
            </w:r>
          </w:p>
        </w:tc>
        <w:tc>
          <w:tcPr>
            <w:tcW w:w="457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3FF7B436" w14:textId="77777777" w:rsidR="00FC17BE" w:rsidRPr="001D0283" w:rsidRDefault="00FC17BE" w:rsidP="00842D49">
            <w:pPr>
              <w:pStyle w:val="TAC"/>
              <w:rPr>
                <w:rFonts w:eastAsiaTheme="minorEastAsia"/>
              </w:rPr>
            </w:pPr>
            <w:r w:rsidRPr="001D0283">
              <w:t>&gt;5.4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CC96186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74AF065A" w14:textId="77777777" w:rsidR="00FC17BE" w:rsidRPr="001D0283" w:rsidRDefault="00FC17BE" w:rsidP="00842D49">
            <w:pPr>
              <w:pStyle w:val="TAC"/>
            </w:pPr>
            <w:r w:rsidRPr="001D0283">
              <w:t>A4</w:t>
            </w: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9939F21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F4CBFAF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E625871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DE7C5EA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FA053D7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4BD0A91" w14:textId="77777777" w:rsidR="00FC17BE" w:rsidRPr="001D0283" w:rsidRDefault="00FC17BE" w:rsidP="00842D49">
            <w:pPr>
              <w:pStyle w:val="TAC"/>
            </w:pPr>
          </w:p>
        </w:tc>
      </w:tr>
      <w:tr w:rsidR="00FC17BE" w:rsidRPr="001D0283" w14:paraId="4480FFEB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63BCE28F" w14:textId="77777777" w:rsidR="00FC17BE" w:rsidRPr="001D0283" w:rsidRDefault="00FC17BE" w:rsidP="00842D49">
            <w:pPr>
              <w:pStyle w:val="TAC"/>
            </w:pPr>
            <w:r w:rsidRPr="001D0283">
              <w:t>10MHz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604C7AD0" w14:textId="77777777" w:rsidR="00FC17BE" w:rsidRPr="001D0283" w:rsidRDefault="00FC17B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1985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1995</w:t>
            </w:r>
          </w:p>
        </w:tc>
        <w:tc>
          <w:tcPr>
            <w:tcW w:w="45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</w:tcPr>
          <w:p w14:paraId="711068DB" w14:textId="77777777" w:rsidR="00FC17BE" w:rsidRPr="001D0283" w:rsidRDefault="00FC17B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1D939DF6" w14:textId="77777777" w:rsidR="00FC17BE" w:rsidRPr="001D0283" w:rsidRDefault="00FC17BE" w:rsidP="00842D49">
            <w:pPr>
              <w:pStyle w:val="TAC"/>
            </w:pPr>
            <w:r w:rsidRPr="001D0283">
              <w:t>&gt;4.32</w:t>
            </w: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431F9858" w14:textId="77777777" w:rsidR="00FC17BE" w:rsidRPr="001D0283" w:rsidRDefault="00FC17BE" w:rsidP="00842D49">
            <w:pPr>
              <w:pStyle w:val="TAC"/>
            </w:pPr>
            <w:r w:rsidRPr="001D0283">
              <w:t>A1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2E2447BB" w14:textId="77777777" w:rsidR="00FC17BE" w:rsidRPr="001D0283" w:rsidRDefault="00FC17B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7.2</w:t>
            </w: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0E089A8" w14:textId="77777777" w:rsidR="00FC17BE" w:rsidRPr="001D0283" w:rsidRDefault="00FC17BE" w:rsidP="00842D49">
            <w:pPr>
              <w:pStyle w:val="TAC"/>
            </w:pPr>
            <w:r w:rsidRPr="001D0283">
              <w:t>&gt;1.08</w:t>
            </w:r>
            <w:r>
              <w:t xml:space="preserve"> </w:t>
            </w:r>
            <w:r w:rsidRPr="001D0283">
              <w:t>≤4.32</w:t>
            </w: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010DB8C5" w14:textId="77777777" w:rsidR="00FC17BE" w:rsidRPr="001D0283" w:rsidRDefault="00FC17BE" w:rsidP="00842D49">
            <w:pPr>
              <w:pStyle w:val="TAC"/>
            </w:pPr>
            <w:r w:rsidRPr="001D0283">
              <w:t>A2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0675FCAA" w14:textId="77777777" w:rsidR="00FC17BE" w:rsidRPr="001D0283" w:rsidRDefault="00FC17BE" w:rsidP="00842D49">
            <w:pPr>
              <w:pStyle w:val="TAC"/>
            </w:pPr>
            <w:r w:rsidRPr="001D0283">
              <w:t>&lt;7.2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776AC7D8" w14:textId="77777777" w:rsidR="00FC17BE" w:rsidRPr="001D0283" w:rsidRDefault="00FC17BE" w:rsidP="00842D49">
            <w:pPr>
              <w:pStyle w:val="TAC"/>
            </w:pPr>
            <w:r w:rsidRPr="001D0283">
              <w:t>≤4.32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14:paraId="568196BF" w14:textId="77777777" w:rsidR="00FC17BE" w:rsidRPr="001D0283" w:rsidRDefault="00FC17BE" w:rsidP="00842D49">
            <w:pPr>
              <w:pStyle w:val="TAC"/>
            </w:pPr>
            <w:r w:rsidRPr="001D0283">
              <w:t>A3</w:t>
            </w:r>
          </w:p>
        </w:tc>
      </w:tr>
      <w:tr w:rsidR="00FC17BE" w:rsidRPr="001D0283" w14:paraId="3A4D10FF" w14:textId="77777777" w:rsidTr="002D281E">
        <w:trPr>
          <w:jc w:val="center"/>
        </w:trPr>
        <w:tc>
          <w:tcPr>
            <w:tcW w:w="5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6AEBE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859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A76BA" w14:textId="77777777" w:rsidR="00FC17BE" w:rsidRPr="001D0283" w:rsidRDefault="00FC17B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45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939B740" w14:textId="77777777" w:rsidR="00FC17BE" w:rsidRPr="001D0283" w:rsidRDefault="00FC17B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45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63811DA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011BEDA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3D35ED4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2EE9B63F" w14:textId="77777777" w:rsidR="00FC17BE" w:rsidRPr="001D0283" w:rsidRDefault="00FC17BE" w:rsidP="00842D49">
            <w:pPr>
              <w:pStyle w:val="TAC"/>
            </w:pPr>
            <w:r w:rsidRPr="001D0283">
              <w:t>≤1.08</w:t>
            </w: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7015073" w14:textId="77777777" w:rsidR="00FC17BE" w:rsidRPr="001D0283" w:rsidRDefault="00FC17BE" w:rsidP="00842D49">
            <w:pPr>
              <w:pStyle w:val="TAC"/>
            </w:pPr>
            <w:r w:rsidRPr="001D0283">
              <w:t>A6</w:t>
            </w:r>
          </w:p>
        </w:tc>
        <w:tc>
          <w:tcPr>
            <w:tcW w:w="4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8782324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3E91456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FBE1588" w14:textId="77777777" w:rsidR="00FC17BE" w:rsidRPr="001D0283" w:rsidRDefault="00FC17BE" w:rsidP="00842D49">
            <w:pPr>
              <w:pStyle w:val="TAC"/>
            </w:pPr>
          </w:p>
        </w:tc>
      </w:tr>
      <w:tr w:rsidR="00FC17BE" w:rsidRPr="001D0283" w14:paraId="4D7A9BC9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91D397" w14:textId="77777777" w:rsidR="00FC17BE" w:rsidRPr="001D0283" w:rsidRDefault="00FC17BE" w:rsidP="00842D49">
            <w:pPr>
              <w:pStyle w:val="TAC"/>
            </w:pPr>
            <w:r w:rsidRPr="001D0283">
              <w:t>10MHz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6F103D" w14:textId="77777777" w:rsidR="00FC17BE" w:rsidRPr="001D0283" w:rsidRDefault="00FC17B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2000</w:t>
            </w:r>
          </w:p>
        </w:tc>
        <w:tc>
          <w:tcPr>
            <w:tcW w:w="45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01CEB979" w14:textId="77777777" w:rsidR="00FC17BE" w:rsidRPr="001D0283" w:rsidRDefault="00FC17BE" w:rsidP="00842D49">
            <w:pPr>
              <w:pStyle w:val="TAC"/>
              <w:rPr>
                <w:rFonts w:eastAsiaTheme="minorEastAsia"/>
              </w:rPr>
            </w:pPr>
            <w:r w:rsidRPr="001D0283">
              <w:rPr>
                <w:rFonts w:cs="Arial"/>
              </w:rPr>
              <w:t>≥</w:t>
            </w:r>
            <w:r w:rsidRPr="001D0283">
              <w:t>5.76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2AE0B1B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19ECF4D6" w14:textId="77777777" w:rsidR="00FC17BE" w:rsidRPr="001D0283" w:rsidRDefault="00FC17BE" w:rsidP="00842D49">
            <w:pPr>
              <w:pStyle w:val="TAC"/>
            </w:pPr>
            <w:r w:rsidRPr="001D0283">
              <w:t>A5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3279810C" w14:textId="77777777" w:rsidR="00FC17BE" w:rsidRPr="001D0283" w:rsidRDefault="00FC17BE" w:rsidP="00842D49">
            <w:pPr>
              <w:pStyle w:val="TAC"/>
            </w:pPr>
            <w:r w:rsidRPr="001D0283">
              <w:t>&lt;3.06</w:t>
            </w: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A5871E3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2E160B13" w14:textId="77777777" w:rsidR="00FC17BE" w:rsidRPr="001D0283" w:rsidRDefault="00FC17BE" w:rsidP="00842D49">
            <w:pPr>
              <w:pStyle w:val="TAC"/>
            </w:pPr>
            <w:r w:rsidRPr="001D0283">
              <w:t>A5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1EB3AA40" w14:textId="77777777" w:rsidR="00FC17BE" w:rsidRPr="001D0283" w:rsidRDefault="00FC17BE" w:rsidP="00842D49">
            <w:pPr>
              <w:pStyle w:val="TAC"/>
            </w:pPr>
            <w:r w:rsidRPr="001D0283">
              <w:rPr>
                <w:rFonts w:cs="Arial"/>
                <w:szCs w:val="18"/>
              </w:rPr>
              <w:t>≥</w:t>
            </w:r>
            <w:r w:rsidRPr="001D0283">
              <w:t>3.06</w:t>
            </w:r>
          </w:p>
          <w:p w14:paraId="6D9724A0" w14:textId="77777777" w:rsidR="00FC17BE" w:rsidRPr="001D0283" w:rsidRDefault="00FC17BE" w:rsidP="00842D49">
            <w:pPr>
              <w:pStyle w:val="TAC"/>
            </w:pPr>
            <w:r w:rsidRPr="001D0283">
              <w:t>&lt;5.76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5A6503FC" w14:textId="77777777" w:rsidR="00FC17BE" w:rsidRPr="001D0283" w:rsidRDefault="00FC17BE" w:rsidP="00842D49">
            <w:pPr>
              <w:pStyle w:val="TAC"/>
            </w:pPr>
            <w:r w:rsidRPr="001D0283">
              <w:t>&gt;1.44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7056D01B" w14:textId="77777777" w:rsidR="00FC17BE" w:rsidRPr="001D0283" w:rsidRDefault="00FC17BE" w:rsidP="00842D49">
            <w:pPr>
              <w:pStyle w:val="TAC"/>
            </w:pPr>
            <w:r w:rsidRPr="001D0283">
              <w:t>A6</w:t>
            </w:r>
          </w:p>
        </w:tc>
      </w:tr>
      <w:tr w:rsidR="00FC17BE" w:rsidRPr="001D0283" w14:paraId="7293338A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73B75126" w14:textId="77777777" w:rsidR="00FC17BE" w:rsidRPr="001D0283" w:rsidRDefault="00FC17BE" w:rsidP="00842D49">
            <w:pPr>
              <w:pStyle w:val="TAC"/>
            </w:pPr>
            <w:r w:rsidRPr="001D0283">
              <w:t>15MHz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5AB1048E" w14:textId="77777777" w:rsidR="00FC17BE" w:rsidRPr="001D0283" w:rsidRDefault="00FC17BE" w:rsidP="00842D49">
            <w:pPr>
              <w:pStyle w:val="TAC"/>
              <w:rPr>
                <w:rFonts w:cs="Arial"/>
                <w:szCs w:val="18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1972.5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1987.5</w:t>
            </w:r>
          </w:p>
        </w:tc>
        <w:tc>
          <w:tcPr>
            <w:tcW w:w="45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408AF33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6C361BC7" w14:textId="77777777" w:rsidR="00FC17BE" w:rsidRPr="001D0283" w:rsidRDefault="00FC17BE" w:rsidP="00842D49">
            <w:pPr>
              <w:pStyle w:val="TAC"/>
            </w:pPr>
            <w:r w:rsidRPr="001D0283">
              <w:t>&gt;6.84</w:t>
            </w: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72D4A2D7" w14:textId="77777777" w:rsidR="00FC17BE" w:rsidRPr="001D0283" w:rsidRDefault="00FC17BE" w:rsidP="00842D49">
            <w:pPr>
              <w:pStyle w:val="TAC"/>
            </w:pPr>
            <w:r w:rsidRPr="001D0283">
              <w:t>A1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6278148E" w14:textId="77777777" w:rsidR="00FC17BE" w:rsidRPr="001D0283" w:rsidRDefault="00FC17B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10.8</w:t>
            </w: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B96E91" w14:textId="77777777" w:rsidR="00FC17BE" w:rsidRPr="001D0283" w:rsidRDefault="00FC17BE" w:rsidP="00842D49">
            <w:pPr>
              <w:pStyle w:val="TAC"/>
            </w:pPr>
            <w:r w:rsidRPr="001D0283">
              <w:t>&gt;1.08</w:t>
            </w:r>
            <w:r>
              <w:t xml:space="preserve"> </w:t>
            </w:r>
            <w:r w:rsidRPr="001D0283">
              <w:t>≤6.84</w:t>
            </w: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D3887D" w14:textId="77777777" w:rsidR="00FC17BE" w:rsidRPr="001D0283" w:rsidRDefault="00FC17BE" w:rsidP="00842D49">
            <w:pPr>
              <w:pStyle w:val="TAC"/>
            </w:pPr>
            <w:r w:rsidRPr="001D0283">
              <w:t>A2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2D281F1E" w14:textId="77777777" w:rsidR="00FC17BE" w:rsidRPr="001D0283" w:rsidRDefault="00FC17BE" w:rsidP="00842D49">
            <w:pPr>
              <w:pStyle w:val="TAC"/>
            </w:pPr>
            <w:r w:rsidRPr="001D0283">
              <w:t>&lt;10.8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773E978A" w14:textId="77777777" w:rsidR="00FC17BE" w:rsidRPr="001D0283" w:rsidRDefault="00FC17BE" w:rsidP="00842D49">
            <w:pPr>
              <w:pStyle w:val="TAC"/>
            </w:pPr>
            <w:r w:rsidRPr="001D0283">
              <w:t>≤6.84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37487A93" w14:textId="77777777" w:rsidR="00FC17BE" w:rsidRPr="001D0283" w:rsidRDefault="00FC17BE" w:rsidP="00842D49">
            <w:pPr>
              <w:pStyle w:val="TAC"/>
            </w:pPr>
            <w:r w:rsidRPr="001D0283">
              <w:t>A3</w:t>
            </w:r>
          </w:p>
        </w:tc>
      </w:tr>
      <w:tr w:rsidR="00FC17BE" w:rsidRPr="001D0283" w14:paraId="56E1E3CF" w14:textId="77777777" w:rsidTr="002D281E">
        <w:trPr>
          <w:jc w:val="center"/>
        </w:trPr>
        <w:tc>
          <w:tcPr>
            <w:tcW w:w="5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D22AE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85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83645" w14:textId="77777777" w:rsidR="00FC17BE" w:rsidRPr="001D0283" w:rsidRDefault="00FC17B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45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6AC5D" w14:textId="77777777" w:rsidR="00FC17BE" w:rsidRPr="001D0283" w:rsidRDefault="00FC17B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45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F4793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9996F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018A7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DEBCFE" w14:textId="77777777" w:rsidR="00FC17BE" w:rsidRPr="001D0283" w:rsidRDefault="00FC17BE" w:rsidP="00842D49">
            <w:pPr>
              <w:pStyle w:val="TAC"/>
            </w:pPr>
            <w:r w:rsidRPr="001D0283">
              <w:t>≤1.08</w:t>
            </w: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056611" w14:textId="77777777" w:rsidR="00FC17BE" w:rsidRPr="001D0283" w:rsidRDefault="00FC17BE" w:rsidP="00842D49">
            <w:pPr>
              <w:pStyle w:val="TAC"/>
            </w:pPr>
            <w:r w:rsidRPr="001D0283">
              <w:t>A6</w:t>
            </w:r>
          </w:p>
        </w:tc>
        <w:tc>
          <w:tcPr>
            <w:tcW w:w="4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97584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45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E0C89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3DDD4" w14:textId="77777777" w:rsidR="00FC17BE" w:rsidRPr="001D0283" w:rsidRDefault="00FC17BE" w:rsidP="00842D49">
            <w:pPr>
              <w:pStyle w:val="TAC"/>
            </w:pPr>
          </w:p>
        </w:tc>
      </w:tr>
      <w:tr w:rsidR="00FC17BE" w:rsidRPr="001D0283" w14:paraId="2BE5F170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ED5537" w14:textId="77777777" w:rsidR="00FC17BE" w:rsidRPr="001D0283" w:rsidRDefault="00FC17BE" w:rsidP="00842D49">
            <w:pPr>
              <w:pStyle w:val="TAC"/>
            </w:pPr>
            <w:r w:rsidRPr="001D0283">
              <w:t>15MHz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EAF0BA" w14:textId="77777777" w:rsidR="00FC17BE" w:rsidRPr="001D0283" w:rsidRDefault="00FC17BE" w:rsidP="00842D49">
            <w:pPr>
              <w:pStyle w:val="TAC"/>
              <w:rPr>
                <w:rFonts w:cs="Arial"/>
                <w:szCs w:val="18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1987.5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1997.5</w:t>
            </w:r>
          </w:p>
        </w:tc>
        <w:tc>
          <w:tcPr>
            <w:tcW w:w="4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21EFEE" w14:textId="77777777" w:rsidR="00FC17BE" w:rsidRPr="001D0283" w:rsidRDefault="00FC17B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8.64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E4790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0C51CE" w14:textId="77777777" w:rsidR="00FC17BE" w:rsidRPr="001D0283" w:rsidRDefault="00FC17BE" w:rsidP="00842D49">
            <w:pPr>
              <w:pStyle w:val="TAC"/>
            </w:pPr>
            <w:r w:rsidRPr="001D0283">
              <w:t>A5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14:paraId="36AB144B" w14:textId="77777777" w:rsidR="00FC17BE" w:rsidRPr="001D0283" w:rsidRDefault="00FC17BE" w:rsidP="00842D49">
            <w:pPr>
              <w:pStyle w:val="TAC"/>
            </w:pPr>
            <w:r w:rsidRPr="001D0283">
              <w:t>&lt;</w:t>
            </w:r>
            <w:r>
              <w:t>4.14</w:t>
            </w: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364D86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48E413" w14:textId="77777777" w:rsidR="00FC17BE" w:rsidRPr="001D0283" w:rsidRDefault="00FC17BE" w:rsidP="00842D49">
            <w:pPr>
              <w:pStyle w:val="TAC"/>
            </w:pPr>
            <w:r w:rsidRPr="001D0283">
              <w:t>A5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14:paraId="496270F0" w14:textId="77777777" w:rsidR="00FC17BE" w:rsidRPr="001D0283" w:rsidRDefault="00FC17BE" w:rsidP="00842D49">
            <w:pPr>
              <w:pStyle w:val="TAC"/>
            </w:pPr>
            <w:r w:rsidRPr="001D0283">
              <w:rPr>
                <w:rFonts w:cs="Arial"/>
                <w:szCs w:val="18"/>
              </w:rPr>
              <w:t>≥</w:t>
            </w:r>
            <w:r>
              <w:t>4.14</w:t>
            </w:r>
          </w:p>
          <w:p w14:paraId="60937E54" w14:textId="77777777" w:rsidR="00FC17BE" w:rsidRPr="001D0283" w:rsidRDefault="00FC17BE" w:rsidP="00842D49">
            <w:pPr>
              <w:pStyle w:val="TAC"/>
            </w:pPr>
            <w:r w:rsidRPr="001D0283">
              <w:t>&lt;8.64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15623FE0" w14:textId="77777777" w:rsidR="00FC17BE" w:rsidRPr="001D0283" w:rsidRDefault="00FC17BE" w:rsidP="00842D49">
            <w:pPr>
              <w:pStyle w:val="TAC"/>
            </w:pPr>
            <w:r w:rsidRPr="001D0283">
              <w:t>&gt;</w:t>
            </w:r>
            <w:r>
              <w:t>1.44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39224E" w14:textId="77777777" w:rsidR="00FC17BE" w:rsidRPr="001D0283" w:rsidRDefault="00FC17BE" w:rsidP="00842D49">
            <w:pPr>
              <w:pStyle w:val="TAC"/>
            </w:pPr>
            <w:r w:rsidRPr="001D0283">
              <w:t>A6</w:t>
            </w:r>
          </w:p>
        </w:tc>
      </w:tr>
      <w:tr w:rsidR="00FC17BE" w:rsidRPr="001D0283" w14:paraId="75D240DD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6C2D21" w14:textId="77777777" w:rsidR="00FC17BE" w:rsidRPr="001D0283" w:rsidRDefault="00FC17BE" w:rsidP="00842D49">
            <w:pPr>
              <w:pStyle w:val="TAC"/>
            </w:pPr>
            <w:r w:rsidRPr="001D0283">
              <w:t>20MHz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0C23DA" w14:textId="77777777" w:rsidR="00FC17BE" w:rsidRPr="001D0283" w:rsidRDefault="00FC17BE" w:rsidP="00842D49">
            <w:pPr>
              <w:pStyle w:val="TAC"/>
              <w:rPr>
                <w:rFonts w:cs="Arial"/>
                <w:szCs w:val="18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1970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1990</w:t>
            </w:r>
          </w:p>
        </w:tc>
        <w:tc>
          <w:tcPr>
            <w:tcW w:w="45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0C84C5E" w14:textId="77777777" w:rsidR="00FC17BE" w:rsidRPr="001D0283" w:rsidRDefault="00FC17B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12.96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69ABF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0B811A" w14:textId="77777777" w:rsidR="00FC17BE" w:rsidRPr="001D0283" w:rsidRDefault="00FC17BE" w:rsidP="00842D49">
            <w:pPr>
              <w:pStyle w:val="TAC"/>
            </w:pPr>
            <w:r w:rsidRPr="001D0283">
              <w:t>A5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14:paraId="3F64BBFB" w14:textId="77777777" w:rsidR="00FC17BE" w:rsidRPr="001D0283" w:rsidRDefault="00FC17BE" w:rsidP="00842D49">
            <w:pPr>
              <w:pStyle w:val="TAC"/>
            </w:pPr>
            <w:r w:rsidRPr="001D0283">
              <w:t>&lt;4.</w:t>
            </w:r>
            <w:r>
              <w:t>86</w:t>
            </w: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C577D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051EF1" w14:textId="77777777" w:rsidR="00FC17BE" w:rsidRPr="001D0283" w:rsidRDefault="00FC17BE" w:rsidP="00842D49">
            <w:pPr>
              <w:pStyle w:val="TAC"/>
            </w:pPr>
            <w:r w:rsidRPr="001D0283">
              <w:t>A5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14:paraId="5C80D6CB" w14:textId="77777777" w:rsidR="00FC17BE" w:rsidRPr="001D0283" w:rsidRDefault="00FC17BE" w:rsidP="00842D49">
            <w:pPr>
              <w:pStyle w:val="TAC"/>
            </w:pPr>
            <w:r w:rsidRPr="001D0283">
              <w:rPr>
                <w:rFonts w:cs="Arial"/>
                <w:szCs w:val="18"/>
              </w:rPr>
              <w:t>≥</w:t>
            </w:r>
            <w:r w:rsidRPr="001D0283">
              <w:t>4.</w:t>
            </w:r>
            <w:r>
              <w:t>86</w:t>
            </w:r>
          </w:p>
          <w:p w14:paraId="55BD2261" w14:textId="77777777" w:rsidR="00FC17BE" w:rsidRPr="001D0283" w:rsidRDefault="00FC17BE" w:rsidP="00842D49">
            <w:pPr>
              <w:pStyle w:val="TAC"/>
            </w:pPr>
            <w:r w:rsidRPr="001D0283">
              <w:t>&lt;12.96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53DCCE03" w14:textId="77777777" w:rsidR="00FC17BE" w:rsidRPr="001D0283" w:rsidRDefault="00FC17BE" w:rsidP="00842D49">
            <w:pPr>
              <w:pStyle w:val="TAC"/>
            </w:pPr>
            <w:r w:rsidRPr="001D0283">
              <w:t>&gt;</w:t>
            </w:r>
            <w:r>
              <w:t>2.16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D81CB5" w14:textId="77777777" w:rsidR="00FC17BE" w:rsidRPr="001D0283" w:rsidRDefault="00FC17BE" w:rsidP="00842D49">
            <w:pPr>
              <w:pStyle w:val="TAC"/>
            </w:pPr>
            <w:r w:rsidRPr="001D0283">
              <w:t>A6</w:t>
            </w:r>
          </w:p>
        </w:tc>
      </w:tr>
      <w:tr w:rsidR="00FC17BE" w:rsidRPr="001D0283" w14:paraId="16EB62EA" w14:textId="77777777" w:rsidTr="002D281E">
        <w:trPr>
          <w:jc w:val="center"/>
        </w:trPr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0F5AD2" w14:textId="77777777" w:rsidR="00FC17BE" w:rsidRPr="001D0283" w:rsidRDefault="00FC17BE" w:rsidP="00842D49">
            <w:pPr>
              <w:pStyle w:val="TAC"/>
            </w:pPr>
            <w:r w:rsidRPr="001D0283">
              <w:t>20MHz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1BD991" w14:textId="77777777" w:rsidR="00FC17BE" w:rsidRPr="001D0283" w:rsidRDefault="00FC17BE" w:rsidP="00842D49">
            <w:pPr>
              <w:pStyle w:val="TAC"/>
              <w:rPr>
                <w:rFonts w:cs="Arial"/>
                <w:szCs w:val="18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1995</w:t>
            </w:r>
          </w:p>
        </w:tc>
        <w:tc>
          <w:tcPr>
            <w:tcW w:w="457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76811F" w14:textId="77777777" w:rsidR="00FC17BE" w:rsidRPr="001D0283" w:rsidRDefault="00FC17B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11.52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435E3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D42512" w14:textId="77777777" w:rsidR="00FC17BE" w:rsidRPr="001D0283" w:rsidRDefault="00FC17BE" w:rsidP="00842D49">
            <w:pPr>
              <w:pStyle w:val="TAC"/>
            </w:pPr>
            <w:r w:rsidRPr="001D0283">
              <w:t>A5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14:paraId="229F1B0D" w14:textId="77777777" w:rsidR="00FC17BE" w:rsidRPr="001D0283" w:rsidRDefault="00FC17BE" w:rsidP="00842D49">
            <w:pPr>
              <w:pStyle w:val="TAC"/>
            </w:pPr>
            <w:r w:rsidRPr="001D0283">
              <w:t>&lt;5.</w:t>
            </w:r>
            <w:r>
              <w:t>76</w:t>
            </w:r>
          </w:p>
        </w:tc>
        <w:tc>
          <w:tcPr>
            <w:tcW w:w="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D90B2" w14:textId="77777777" w:rsidR="00FC17BE" w:rsidRPr="001D0283" w:rsidRDefault="00FC17BE" w:rsidP="00842D49">
            <w:pPr>
              <w:pStyle w:val="TAC"/>
            </w:pPr>
          </w:p>
        </w:tc>
        <w:tc>
          <w:tcPr>
            <w:tcW w:w="2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04E7BC" w14:textId="77777777" w:rsidR="00FC17BE" w:rsidRPr="001D0283" w:rsidRDefault="00FC17BE" w:rsidP="00842D49">
            <w:pPr>
              <w:pStyle w:val="TAC"/>
            </w:pPr>
            <w:r w:rsidRPr="001D0283">
              <w:t>A5</w:t>
            </w:r>
          </w:p>
        </w:tc>
        <w:tc>
          <w:tcPr>
            <w:tcW w:w="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14:paraId="363B06CB" w14:textId="77777777" w:rsidR="00FC17BE" w:rsidRPr="001D0283" w:rsidRDefault="00FC17BE" w:rsidP="00842D49">
            <w:pPr>
              <w:pStyle w:val="TAC"/>
            </w:pPr>
            <w:r w:rsidRPr="00F621BD">
              <w:rPr>
                <w:rFonts w:cs="Arial"/>
                <w:szCs w:val="18"/>
              </w:rPr>
              <w:t>≥</w:t>
            </w:r>
            <w:r w:rsidRPr="00F621BD">
              <w:t>5.76</w:t>
            </w:r>
          </w:p>
          <w:p w14:paraId="11805804" w14:textId="77777777" w:rsidR="00FC17BE" w:rsidRPr="001D0283" w:rsidRDefault="00FC17BE" w:rsidP="00842D49">
            <w:pPr>
              <w:pStyle w:val="TAC"/>
            </w:pPr>
            <w:r w:rsidRPr="001D0283">
              <w:t>&lt;11.52</w:t>
            </w:r>
          </w:p>
        </w:tc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03BD42C3" w14:textId="77777777" w:rsidR="00FC17BE" w:rsidRPr="001D0283" w:rsidRDefault="00FC17BE" w:rsidP="00842D49">
            <w:pPr>
              <w:pStyle w:val="TAC"/>
            </w:pPr>
            <w:r w:rsidRPr="001D0283">
              <w:t>&gt;</w:t>
            </w:r>
            <w:r>
              <w:t>1.44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B6D3E3" w14:textId="77777777" w:rsidR="00FC17BE" w:rsidRPr="001D0283" w:rsidRDefault="00FC17BE" w:rsidP="00842D49">
            <w:pPr>
              <w:pStyle w:val="TAC"/>
            </w:pPr>
            <w:r w:rsidRPr="001D0283">
              <w:t>A6</w:t>
            </w:r>
          </w:p>
        </w:tc>
      </w:tr>
      <w:tr w:rsidR="00FC17BE" w:rsidRPr="001D0283" w14:paraId="6661F90D" w14:textId="77777777" w:rsidTr="00842D49">
        <w:trPr>
          <w:jc w:val="center"/>
        </w:trPr>
        <w:tc>
          <w:tcPr>
            <w:tcW w:w="5000" w:type="pct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3E6E5E" w14:textId="77777777" w:rsidR="00FC17BE" w:rsidRPr="001D0283" w:rsidRDefault="00FC17BE" w:rsidP="00842D49">
            <w:pPr>
              <w:pStyle w:val="TAN"/>
            </w:pPr>
            <w:r w:rsidRPr="001D0283">
              <w:t>NOTE</w:t>
            </w:r>
            <w:r>
              <w:t xml:space="preserve"> </w:t>
            </w:r>
            <w:r w:rsidRPr="001D0283">
              <w:t>1:</w:t>
            </w:r>
            <w:r w:rsidRPr="001D0283">
              <w:tab/>
              <w:t>The</w:t>
            </w:r>
            <w:r>
              <w:t xml:space="preserve"> </w:t>
            </w:r>
            <w:r w:rsidRPr="001D0283">
              <w:t>A-MPR</w:t>
            </w:r>
            <w:r>
              <w:t xml:space="preserve"> </w:t>
            </w:r>
            <w:r w:rsidRPr="001D0283">
              <w:t>values</w:t>
            </w:r>
            <w:r>
              <w:t xml:space="preserve"> </w:t>
            </w:r>
            <w:r w:rsidRPr="001D0283">
              <w:t>are</w:t>
            </w:r>
            <w:r>
              <w:t xml:space="preserve"> </w:t>
            </w:r>
            <w:r w:rsidRPr="001D0283">
              <w:t>listed</w:t>
            </w:r>
            <w:r>
              <w:t xml:space="preserve"> </w:t>
            </w:r>
            <w:r w:rsidRPr="001D0283">
              <w:t>in</w:t>
            </w:r>
            <w:r>
              <w:t xml:space="preserve"> </w:t>
            </w:r>
            <w:r w:rsidRPr="001D0283">
              <w:t>Table</w:t>
            </w:r>
            <w:r>
              <w:t xml:space="preserve"> </w:t>
            </w:r>
            <w:r w:rsidRPr="001D0283">
              <w:t>6.2.3.15-2.</w:t>
            </w:r>
          </w:p>
          <w:p w14:paraId="791CF14C" w14:textId="77777777" w:rsidR="00FC17BE" w:rsidRPr="001D0283" w:rsidRDefault="00FC17BE" w:rsidP="00842D49">
            <w:pPr>
              <w:pStyle w:val="TAN"/>
            </w:pPr>
            <w:r w:rsidRPr="001D0283">
              <w:t>NOTE</w:t>
            </w:r>
            <w:r>
              <w:t xml:space="preserve"> </w:t>
            </w:r>
            <w:r w:rsidRPr="001D0283">
              <w:t>2:</w:t>
            </w:r>
            <w:r w:rsidRPr="001D0283">
              <w:tab/>
              <w:t>For</w:t>
            </w:r>
            <w:r>
              <w:t xml:space="preserve"> </w:t>
            </w:r>
            <w:r w:rsidRPr="001D0283">
              <w:t>any</w:t>
            </w:r>
            <w:r>
              <w:t xml:space="preserve"> </w:t>
            </w:r>
            <w:r w:rsidRPr="001D0283">
              <w:t>undefined</w:t>
            </w:r>
            <w:r>
              <w:t xml:space="preserve"> </w:t>
            </w:r>
            <w:r w:rsidRPr="001D0283">
              <w:t>region,</w:t>
            </w:r>
            <w:r>
              <w:t xml:space="preserve"> </w:t>
            </w:r>
            <w:r w:rsidRPr="001D0283">
              <w:t>MPR</w:t>
            </w:r>
            <w:r>
              <w:t xml:space="preserve"> </w:t>
            </w:r>
            <w:r w:rsidRPr="001D0283">
              <w:t>applies</w:t>
            </w:r>
          </w:p>
        </w:tc>
      </w:tr>
    </w:tbl>
    <w:p w14:paraId="4B913FF3" w14:textId="77777777" w:rsidR="007D6477" w:rsidRDefault="007D6477" w:rsidP="007D6477">
      <w:pPr>
        <w:keepNext/>
        <w:keepLines/>
        <w:spacing w:before="60"/>
        <w:rPr>
          <w:rFonts w:ascii="Arial" w:hAnsi="Arial"/>
          <w:b/>
        </w:rPr>
      </w:pPr>
    </w:p>
    <w:p w14:paraId="1E4F2505" w14:textId="69F41511" w:rsidR="007D6477" w:rsidRDefault="007D6477" w:rsidP="007D6477">
      <w:pPr>
        <w:keepNext/>
        <w:keepLines/>
        <w:spacing w:before="60"/>
        <w:jc w:val="center"/>
        <w:rPr>
          <w:rFonts w:ascii="Arial" w:hAnsi="Arial"/>
          <w:b/>
        </w:rPr>
      </w:pPr>
      <w:r w:rsidRPr="00681980">
        <w:rPr>
          <w:rFonts w:ascii="Arial" w:hAnsi="Arial"/>
          <w:b/>
        </w:rPr>
        <w:t xml:space="preserve">Table </w:t>
      </w:r>
      <w:r>
        <w:rPr>
          <w:rFonts w:ascii="Arial" w:hAnsi="Arial"/>
          <w:b/>
          <w:lang w:val="en-US"/>
        </w:rPr>
        <w:t>2</w:t>
      </w:r>
      <w:r w:rsidRPr="00681980">
        <w:rPr>
          <w:rFonts w:ascii="Arial" w:hAnsi="Arial"/>
          <w:b/>
        </w:rPr>
        <w:t xml:space="preserve">: A-MPR for </w:t>
      </w:r>
      <w:r>
        <w:rPr>
          <w:rFonts w:ascii="Arial" w:hAnsi="Arial"/>
          <w:b/>
        </w:rPr>
        <w:t>-</w:t>
      </w:r>
      <w:r w:rsidR="00AF1507">
        <w:rPr>
          <w:rFonts w:ascii="Arial" w:hAnsi="Arial"/>
          <w:b/>
        </w:rPr>
        <w:t>5</w:t>
      </w:r>
      <w:r>
        <w:rPr>
          <w:rFonts w:ascii="Arial" w:hAnsi="Arial"/>
          <w:b/>
        </w:rPr>
        <w:t>0 dBm/MHz</w:t>
      </w:r>
      <w:r w:rsidR="00614441">
        <w:rPr>
          <w:rFonts w:ascii="Arial" w:hAnsi="Arial"/>
          <w:b/>
        </w:rPr>
        <w:t xml:space="preserve"> for PC1</w:t>
      </w:r>
    </w:p>
    <w:tbl>
      <w:tblPr>
        <w:tblW w:w="9430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230"/>
        <w:gridCol w:w="1137"/>
        <w:gridCol w:w="1111"/>
        <w:gridCol w:w="1111"/>
        <w:gridCol w:w="628"/>
        <w:gridCol w:w="1174"/>
        <w:gridCol w:w="1111"/>
        <w:gridCol w:w="928"/>
      </w:tblGrid>
      <w:tr w:rsidR="00614441" w:rsidRPr="001D0283" w14:paraId="4023A987" w14:textId="77777777" w:rsidTr="002D281E">
        <w:trPr>
          <w:jc w:val="center"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1F1DDD" w14:textId="77777777" w:rsidR="00614441" w:rsidRPr="001D0283" w:rsidRDefault="00614441" w:rsidP="00842D49">
            <w:pPr>
              <w:pStyle w:val="TAH"/>
            </w:pPr>
            <w:r w:rsidRPr="001D0283">
              <w:t>Modulation/Waveform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C956F1" w14:textId="77777777" w:rsidR="00614441" w:rsidRPr="001D0283" w:rsidRDefault="00614441" w:rsidP="00842D49">
            <w:pPr>
              <w:pStyle w:val="TAH"/>
            </w:pPr>
            <w:r w:rsidRPr="001D0283">
              <w:t>A1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9231B" w14:textId="77777777" w:rsidR="00614441" w:rsidRPr="001D0283" w:rsidRDefault="00614441" w:rsidP="00842D49">
            <w:pPr>
              <w:pStyle w:val="TAH"/>
            </w:pPr>
            <w:r w:rsidRPr="001D0283">
              <w:t>A2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4AE8E" w14:textId="77777777" w:rsidR="00614441" w:rsidRPr="001D0283" w:rsidRDefault="00614441" w:rsidP="00842D49">
            <w:pPr>
              <w:pStyle w:val="TAH"/>
            </w:pPr>
            <w:r w:rsidRPr="001D0283">
              <w:t>A3</w:t>
            </w: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95F11" w14:textId="77777777" w:rsidR="00614441" w:rsidRPr="001D0283" w:rsidRDefault="00614441" w:rsidP="00842D49">
            <w:pPr>
              <w:pStyle w:val="TAH"/>
            </w:pPr>
            <w:r w:rsidRPr="001D0283">
              <w:t>A4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0F528" w14:textId="77777777" w:rsidR="00614441" w:rsidRPr="001D0283" w:rsidRDefault="00614441" w:rsidP="00842D49">
            <w:pPr>
              <w:pStyle w:val="TAH"/>
            </w:pPr>
            <w:r w:rsidRPr="001D0283">
              <w:t>A5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9BB2D" w14:textId="77777777" w:rsidR="00614441" w:rsidRPr="001D0283" w:rsidRDefault="00614441" w:rsidP="00842D49">
            <w:pPr>
              <w:pStyle w:val="TAH"/>
            </w:pPr>
            <w:r w:rsidRPr="001D0283">
              <w:t>A6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E774E" w14:textId="77777777" w:rsidR="00614441" w:rsidRPr="001D0283" w:rsidRDefault="00614441" w:rsidP="00842D49">
            <w:pPr>
              <w:pStyle w:val="TAH"/>
            </w:pPr>
            <w:r w:rsidRPr="001D0283">
              <w:t>A7</w:t>
            </w:r>
          </w:p>
        </w:tc>
      </w:tr>
      <w:tr w:rsidR="00614441" w:rsidRPr="001D0283" w14:paraId="48E3F175" w14:textId="77777777" w:rsidTr="002D281E">
        <w:trPr>
          <w:jc w:val="center"/>
        </w:trPr>
        <w:tc>
          <w:tcPr>
            <w:tcW w:w="22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B70BE" w14:textId="77777777" w:rsidR="00614441" w:rsidRPr="001D0283" w:rsidRDefault="00614441" w:rsidP="00842D49">
            <w:pPr>
              <w:pStyle w:val="TAH"/>
            </w:pP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4910004" w14:textId="77777777" w:rsidR="00614441" w:rsidRPr="001D0283" w:rsidRDefault="00614441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A6EDF" w14:textId="77777777" w:rsidR="00614441" w:rsidRPr="001D0283" w:rsidRDefault="00614441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C3D8D" w14:textId="77777777" w:rsidR="00614441" w:rsidRPr="001D0283" w:rsidRDefault="00614441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20A37" w14:textId="77777777" w:rsidR="00614441" w:rsidRPr="001D0283" w:rsidRDefault="00614441" w:rsidP="00842D49">
            <w:pPr>
              <w:pStyle w:val="TAH"/>
            </w:pPr>
            <w:r w:rsidRPr="001D0283">
              <w:t>Outer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E981A" w14:textId="77777777" w:rsidR="00614441" w:rsidRPr="001D0283" w:rsidRDefault="00614441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DF929" w14:textId="77777777" w:rsidR="00614441" w:rsidRPr="001D0283" w:rsidRDefault="00614441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C59F5" w14:textId="77777777" w:rsidR="00614441" w:rsidRPr="001D0283" w:rsidRDefault="00614441" w:rsidP="00842D49">
            <w:pPr>
              <w:pStyle w:val="TAH"/>
            </w:pPr>
            <w:r w:rsidRPr="001D0283">
              <w:t>Outer</w:t>
            </w:r>
          </w:p>
        </w:tc>
      </w:tr>
      <w:tr w:rsidR="00614441" w:rsidRPr="001D0283" w14:paraId="263A9CD6" w14:textId="77777777" w:rsidTr="002D281E">
        <w:trPr>
          <w:jc w:val="center"/>
        </w:trPr>
        <w:tc>
          <w:tcPr>
            <w:tcW w:w="223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B2ED18" w14:textId="77777777" w:rsidR="00614441" w:rsidRPr="001D0283" w:rsidRDefault="00614441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PI/2</w:t>
            </w:r>
            <w:r>
              <w:t xml:space="preserve"> </w:t>
            </w:r>
            <w:r w:rsidRPr="001D0283">
              <w:t>BPSK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E9885" w14:textId="77777777" w:rsidR="00614441" w:rsidRPr="001D0283" w:rsidRDefault="00614441" w:rsidP="00842D49">
            <w:pPr>
              <w:pStyle w:val="TAC"/>
            </w:pPr>
            <w:r>
              <w:t>8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E083F" w14:textId="77777777" w:rsidR="00614441" w:rsidRPr="001D0283" w:rsidRDefault="00614441" w:rsidP="00842D49">
            <w:pPr>
              <w:pStyle w:val="TAC"/>
            </w:pPr>
            <w:r>
              <w:t>6.5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F423D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CE079" w14:textId="77777777" w:rsidR="00614441" w:rsidRPr="001D0283" w:rsidRDefault="00614441" w:rsidP="00842D49">
            <w:pPr>
              <w:pStyle w:val="TAC"/>
            </w:pPr>
            <w:r>
              <w:t>1.5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C5249" w14:textId="77777777" w:rsidR="00614441" w:rsidRPr="001D0283" w:rsidRDefault="00614441" w:rsidP="00842D49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D6335" w14:textId="77777777" w:rsidR="00614441" w:rsidRPr="001D0283" w:rsidRDefault="00614441" w:rsidP="00842D49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3B3EE" w14:textId="77777777" w:rsidR="00614441" w:rsidRPr="001D0283" w:rsidRDefault="00614441" w:rsidP="00842D49">
            <w:pPr>
              <w:pStyle w:val="TAC"/>
            </w:pPr>
          </w:p>
        </w:tc>
      </w:tr>
      <w:tr w:rsidR="00614441" w:rsidRPr="001D0283" w14:paraId="7D61F884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9F7C62" w14:textId="77777777" w:rsidR="00614441" w:rsidRPr="001D0283" w:rsidRDefault="00614441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38FBF" w14:textId="77777777" w:rsidR="00614441" w:rsidRPr="001D0283" w:rsidRDefault="00614441" w:rsidP="00842D49">
            <w:pPr>
              <w:pStyle w:val="TAC"/>
            </w:pPr>
            <w:r>
              <w:t>9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E6B8D" w14:textId="77777777" w:rsidR="00614441" w:rsidRPr="001D0283" w:rsidRDefault="00614441" w:rsidP="00842D49">
            <w:pPr>
              <w:pStyle w:val="TAC"/>
            </w:pPr>
            <w:r>
              <w:t>8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0DFE8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A9F66" w14:textId="77777777" w:rsidR="00614441" w:rsidRPr="001D0283" w:rsidRDefault="00614441" w:rsidP="00842D49">
            <w:pPr>
              <w:pStyle w:val="TAC"/>
            </w:pPr>
            <w:r>
              <w:t>3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1D6E9" w14:textId="77777777" w:rsidR="00614441" w:rsidRPr="001D0283" w:rsidRDefault="00614441" w:rsidP="00842D49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E6DBB" w14:textId="77777777" w:rsidR="00614441" w:rsidRPr="001D0283" w:rsidRDefault="00614441" w:rsidP="00842D49">
            <w:pPr>
              <w:pStyle w:val="TAC"/>
            </w:pPr>
            <w:r>
              <w:t>16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4648A" w14:textId="77777777" w:rsidR="00614441" w:rsidRPr="001D0283" w:rsidRDefault="00614441" w:rsidP="00842D49">
            <w:pPr>
              <w:pStyle w:val="TAC"/>
            </w:pPr>
          </w:p>
        </w:tc>
      </w:tr>
      <w:tr w:rsidR="00614441" w:rsidRPr="001D0283" w14:paraId="0A249351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87DFDB" w14:textId="77777777" w:rsidR="00614441" w:rsidRPr="001D0283" w:rsidRDefault="00614441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3B0CC" w14:textId="77777777" w:rsidR="00614441" w:rsidRPr="001D0283" w:rsidRDefault="00614441" w:rsidP="00842D49">
            <w:pPr>
              <w:pStyle w:val="TAC"/>
            </w:pPr>
            <w:r>
              <w:t>9.5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24C97" w14:textId="77777777" w:rsidR="00614441" w:rsidRPr="001D0283" w:rsidRDefault="00614441" w:rsidP="00842D49">
            <w:pPr>
              <w:pStyle w:val="TAC"/>
            </w:pPr>
            <w:r>
              <w:t>8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10575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B5A15" w14:textId="77777777" w:rsidR="00614441" w:rsidRPr="001D0283" w:rsidRDefault="00614441" w:rsidP="00842D49">
            <w:pPr>
              <w:pStyle w:val="TAC"/>
            </w:pPr>
            <w:r>
              <w:t>3.5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BA5C7" w14:textId="77777777" w:rsidR="00614441" w:rsidRPr="001D0283" w:rsidRDefault="00614441" w:rsidP="00842D49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3AE71" w14:textId="77777777" w:rsidR="00614441" w:rsidRPr="001D0283" w:rsidRDefault="00614441" w:rsidP="00842D49">
            <w:pPr>
              <w:pStyle w:val="TAC"/>
            </w:pPr>
            <w:r>
              <w:t>16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7F526" w14:textId="77777777" w:rsidR="00614441" w:rsidRPr="001D0283" w:rsidRDefault="00614441" w:rsidP="00842D49">
            <w:pPr>
              <w:pStyle w:val="TAC"/>
            </w:pPr>
          </w:p>
        </w:tc>
      </w:tr>
      <w:tr w:rsidR="00614441" w:rsidRPr="001D0283" w14:paraId="10BA0F8F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343C1B" w14:textId="77777777" w:rsidR="00614441" w:rsidRPr="001D0283" w:rsidRDefault="00614441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29BB2" w14:textId="77777777" w:rsidR="00614441" w:rsidRPr="001D0283" w:rsidRDefault="00614441" w:rsidP="00842D49">
            <w:pPr>
              <w:pStyle w:val="TAC"/>
            </w:pPr>
            <w:r>
              <w:t>9.5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BC4DE" w14:textId="77777777" w:rsidR="00614441" w:rsidRPr="001D0283" w:rsidRDefault="00614441" w:rsidP="00842D49">
            <w:pPr>
              <w:pStyle w:val="TAC"/>
            </w:pPr>
            <w:r>
              <w:t>8.5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CC643F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E986F" w14:textId="77777777" w:rsidR="00614441" w:rsidRPr="001D0283" w:rsidRDefault="00614441" w:rsidP="00842D49">
            <w:pPr>
              <w:pStyle w:val="TAC"/>
            </w:pPr>
            <w:r>
              <w:t>3.5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AA21B" w14:textId="77777777" w:rsidR="00614441" w:rsidRPr="001D0283" w:rsidRDefault="00614441" w:rsidP="00842D49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9C019" w14:textId="77777777" w:rsidR="00614441" w:rsidRPr="001D0283" w:rsidRDefault="00614441" w:rsidP="00842D49">
            <w:pPr>
              <w:pStyle w:val="TAC"/>
            </w:pPr>
            <w:r>
              <w:t>16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B5432" w14:textId="77777777" w:rsidR="00614441" w:rsidRPr="001D0283" w:rsidRDefault="00614441" w:rsidP="00842D49">
            <w:pPr>
              <w:pStyle w:val="TAC"/>
            </w:pPr>
          </w:p>
        </w:tc>
      </w:tr>
      <w:tr w:rsidR="00614441" w:rsidRPr="001D0283" w14:paraId="5BAED610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F38B22" w14:textId="77777777" w:rsidR="00614441" w:rsidRPr="001D0283" w:rsidRDefault="00614441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D7B4F" w14:textId="77777777" w:rsidR="00614441" w:rsidRPr="001D0283" w:rsidRDefault="00614441" w:rsidP="00842D49">
            <w:pPr>
              <w:pStyle w:val="TAC"/>
            </w:pPr>
            <w:r>
              <w:t>9.5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04504" w14:textId="77777777" w:rsidR="00614441" w:rsidRPr="001D0283" w:rsidRDefault="00614441" w:rsidP="00842D49">
            <w:pPr>
              <w:pStyle w:val="TAC"/>
            </w:pPr>
            <w:r>
              <w:t>8.5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47095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004EE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A0196" w14:textId="77777777" w:rsidR="00614441" w:rsidRPr="001D0283" w:rsidRDefault="00614441" w:rsidP="00842D49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BE39B" w14:textId="77777777" w:rsidR="00614441" w:rsidRPr="001D0283" w:rsidRDefault="00614441" w:rsidP="00842D49">
            <w:pPr>
              <w:pStyle w:val="TAC"/>
            </w:pPr>
            <w:r>
              <w:t>16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7A4ED" w14:textId="77777777" w:rsidR="00614441" w:rsidRPr="001D0283" w:rsidRDefault="00614441" w:rsidP="00842D49">
            <w:pPr>
              <w:pStyle w:val="TAC"/>
            </w:pPr>
          </w:p>
        </w:tc>
      </w:tr>
      <w:tr w:rsidR="00614441" w:rsidRPr="001D0283" w14:paraId="06B4766C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5705F8" w14:textId="77777777" w:rsidR="00614441" w:rsidRPr="001D0283" w:rsidRDefault="00614441" w:rsidP="00842D49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CD2FB" w14:textId="77777777" w:rsidR="00614441" w:rsidRPr="001D0283" w:rsidRDefault="00614441" w:rsidP="00842D49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6E9DC" w14:textId="77777777" w:rsidR="00614441" w:rsidRPr="001D0283" w:rsidRDefault="00614441" w:rsidP="00842D49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66E5E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4F6FF" w14:textId="77777777" w:rsidR="00614441" w:rsidRPr="001D0283" w:rsidRDefault="00614441" w:rsidP="00842D49">
            <w:pPr>
              <w:pStyle w:val="TAC"/>
            </w:pPr>
            <w:r>
              <w:t>4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46F60" w14:textId="77777777" w:rsidR="00614441" w:rsidRPr="001D0283" w:rsidRDefault="00614441" w:rsidP="00842D49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18E71" w14:textId="77777777" w:rsidR="00614441" w:rsidRPr="001D0283" w:rsidRDefault="00614441" w:rsidP="00842D49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2535A" w14:textId="77777777" w:rsidR="00614441" w:rsidRPr="001D0283" w:rsidRDefault="00614441" w:rsidP="00842D49">
            <w:pPr>
              <w:pStyle w:val="TAC"/>
            </w:pPr>
          </w:p>
        </w:tc>
      </w:tr>
      <w:tr w:rsidR="00614441" w:rsidRPr="001D0283" w14:paraId="5CDB1768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2FAEBA" w14:textId="77777777" w:rsidR="00614441" w:rsidRPr="001D0283" w:rsidRDefault="00614441" w:rsidP="00842D49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EF6D4" w14:textId="77777777" w:rsidR="00614441" w:rsidRPr="001D0283" w:rsidRDefault="00614441" w:rsidP="00842D49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FF404" w14:textId="77777777" w:rsidR="00614441" w:rsidRPr="001D0283" w:rsidRDefault="00614441" w:rsidP="00842D49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0FE7E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FF4B9" w14:textId="77777777" w:rsidR="00614441" w:rsidRPr="001D0283" w:rsidRDefault="00614441" w:rsidP="00842D49">
            <w:pPr>
              <w:pStyle w:val="TAC"/>
            </w:pPr>
            <w:r>
              <w:t>4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EC4BF4" w14:textId="77777777" w:rsidR="00614441" w:rsidRPr="001D0283" w:rsidRDefault="00614441" w:rsidP="00842D49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A94F2" w14:textId="77777777" w:rsidR="00614441" w:rsidRPr="001D0283" w:rsidRDefault="00614441" w:rsidP="00842D49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108CB" w14:textId="77777777" w:rsidR="00614441" w:rsidRPr="001D0283" w:rsidRDefault="00614441" w:rsidP="00842D49">
            <w:pPr>
              <w:pStyle w:val="TAC"/>
            </w:pPr>
          </w:p>
        </w:tc>
      </w:tr>
      <w:tr w:rsidR="00614441" w:rsidRPr="001D0283" w14:paraId="7C7336A0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1DCB71" w14:textId="77777777" w:rsidR="00614441" w:rsidRPr="001D0283" w:rsidRDefault="00614441" w:rsidP="00842D49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2A602" w14:textId="77777777" w:rsidR="00614441" w:rsidRPr="001D0283" w:rsidRDefault="00614441" w:rsidP="00842D49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79383" w14:textId="77777777" w:rsidR="00614441" w:rsidRPr="001D0283" w:rsidRDefault="00614441" w:rsidP="00842D49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2DAF1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5F491" w14:textId="77777777" w:rsidR="00614441" w:rsidRPr="001D0283" w:rsidRDefault="00614441" w:rsidP="00842D49">
            <w:pPr>
              <w:pStyle w:val="TAC"/>
            </w:pPr>
            <w:r>
              <w:t>4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42E2E" w14:textId="77777777" w:rsidR="00614441" w:rsidRPr="001D0283" w:rsidRDefault="00614441" w:rsidP="00842D49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C5A7A" w14:textId="77777777" w:rsidR="00614441" w:rsidRPr="001D0283" w:rsidRDefault="00614441" w:rsidP="00842D49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7C3E7" w14:textId="77777777" w:rsidR="00614441" w:rsidRPr="001D0283" w:rsidRDefault="00614441" w:rsidP="00842D49">
            <w:pPr>
              <w:pStyle w:val="TAC"/>
            </w:pPr>
          </w:p>
        </w:tc>
      </w:tr>
      <w:tr w:rsidR="00614441" w:rsidRPr="001D0283" w14:paraId="6FA28879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03A3CA" w14:textId="77777777" w:rsidR="00614441" w:rsidRPr="001D0283" w:rsidRDefault="00614441" w:rsidP="00842D49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F6C68" w14:textId="77777777" w:rsidR="00614441" w:rsidRPr="001D0283" w:rsidRDefault="00614441" w:rsidP="00842D49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E742D" w14:textId="77777777" w:rsidR="00614441" w:rsidRPr="001D0283" w:rsidRDefault="00614441" w:rsidP="00842D49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BA423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4989F" w14:textId="77777777" w:rsidR="00614441" w:rsidRPr="001D0283" w:rsidRDefault="00614441" w:rsidP="00842D49">
            <w:pPr>
              <w:pStyle w:val="TAC"/>
            </w:pP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FF7A9" w14:textId="77777777" w:rsidR="00614441" w:rsidRPr="001D0283" w:rsidRDefault="00614441" w:rsidP="00842D49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CD773" w14:textId="77777777" w:rsidR="00614441" w:rsidRPr="001D0283" w:rsidRDefault="00614441" w:rsidP="00842D49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23471" w14:textId="77777777" w:rsidR="00614441" w:rsidRPr="001D0283" w:rsidRDefault="00614441" w:rsidP="00842D49">
            <w:pPr>
              <w:pStyle w:val="TAC"/>
            </w:pPr>
          </w:p>
        </w:tc>
      </w:tr>
      <w:tr w:rsidR="00614441" w:rsidRPr="001D0283" w14:paraId="0A8F2175" w14:textId="77777777" w:rsidTr="00842D49">
        <w:trPr>
          <w:jc w:val="center"/>
        </w:trPr>
        <w:tc>
          <w:tcPr>
            <w:tcW w:w="943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A775A" w14:textId="77777777" w:rsidR="00614441" w:rsidRPr="001D0283" w:rsidRDefault="00614441" w:rsidP="00842D49">
            <w:pPr>
              <w:pStyle w:val="TAN"/>
              <w:rPr>
                <w:rFonts w:eastAsia="Yu Mincho"/>
              </w:rPr>
            </w:pPr>
            <w:r w:rsidRPr="001D0283">
              <w:rPr>
                <w:rFonts w:eastAsia="Yu Mincho"/>
              </w:rPr>
              <w:t>NOTE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1:</w:t>
            </w:r>
            <w:r w:rsidRPr="001D0283">
              <w:rPr>
                <w:rFonts w:eastAsia="Yu Mincho"/>
              </w:rPr>
              <w:tab/>
              <w:t>The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backoff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applied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is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max(MPR,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A-MPR)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where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MPR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is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defined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in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Table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6.2.2-1</w:t>
            </w:r>
          </w:p>
          <w:p w14:paraId="2EA1A6F7" w14:textId="77777777" w:rsidR="00614441" w:rsidRPr="001D0283" w:rsidRDefault="00614441" w:rsidP="00842D49">
            <w:pPr>
              <w:pStyle w:val="TAN"/>
              <w:rPr>
                <w:rFonts w:eastAsia="Yu Mincho"/>
              </w:rPr>
            </w:pPr>
            <w:r w:rsidRPr="001D0283">
              <w:rPr>
                <w:rFonts w:eastAsia="Yu Mincho"/>
              </w:rPr>
              <w:t>NOTE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2:</w:t>
            </w:r>
            <w:r w:rsidRPr="001D0283">
              <w:rPr>
                <w:rFonts w:eastAsia="Yu Mincho"/>
              </w:rPr>
              <w:tab/>
              <w:t>Outer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and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inner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allocations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are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defined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in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clause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6.2.2</w:t>
            </w:r>
          </w:p>
        </w:tc>
      </w:tr>
    </w:tbl>
    <w:p w14:paraId="0D18FFEF" w14:textId="77777777" w:rsidR="00614441" w:rsidRPr="00681980" w:rsidRDefault="00614441" w:rsidP="007D6477">
      <w:pPr>
        <w:keepNext/>
        <w:keepLines/>
        <w:spacing w:before="60"/>
        <w:jc w:val="center"/>
        <w:rPr>
          <w:rFonts w:ascii="Arial" w:hAnsi="Arial"/>
          <w:b/>
        </w:rPr>
      </w:pPr>
    </w:p>
    <w:p w14:paraId="44DAE77A" w14:textId="5F6E7B88" w:rsidR="00AF0890" w:rsidRDefault="00AF0890" w:rsidP="00C26A91"/>
    <w:p w14:paraId="727201DC" w14:textId="14B6609B" w:rsidR="00F921BE" w:rsidRPr="00681980" w:rsidRDefault="00F921BE" w:rsidP="00F921BE">
      <w:pPr>
        <w:keepNext/>
        <w:keepLines/>
        <w:spacing w:before="60"/>
        <w:jc w:val="center"/>
        <w:rPr>
          <w:rFonts w:ascii="Arial" w:hAnsi="Arial"/>
          <w:b/>
        </w:rPr>
      </w:pPr>
      <w:r w:rsidRPr="00681980">
        <w:rPr>
          <w:rFonts w:ascii="Arial" w:hAnsi="Arial"/>
          <w:b/>
        </w:rPr>
        <w:lastRenderedPageBreak/>
        <w:t xml:space="preserve">Table </w:t>
      </w:r>
      <w:r>
        <w:rPr>
          <w:rFonts w:ascii="Arial" w:hAnsi="Arial"/>
          <w:b/>
          <w:lang w:val="en-US"/>
        </w:rPr>
        <w:t>3</w:t>
      </w:r>
      <w:r w:rsidRPr="00681980">
        <w:rPr>
          <w:rFonts w:ascii="Arial" w:hAnsi="Arial"/>
          <w:b/>
        </w:rPr>
        <w:t xml:space="preserve">: A-MPR regions for </w:t>
      </w:r>
      <w:r>
        <w:rPr>
          <w:rFonts w:ascii="Arial" w:hAnsi="Arial"/>
          <w:b/>
        </w:rPr>
        <w:t>-50 dBm/MHz for PC</w:t>
      </w:r>
      <w:r w:rsidR="001A2D32">
        <w:rPr>
          <w:rFonts w:ascii="Arial" w:hAnsi="Arial"/>
          <w:b/>
        </w:rPr>
        <w:t>2</w:t>
      </w:r>
    </w:p>
    <w:tbl>
      <w:tblPr>
        <w:tblW w:w="5000" w:type="pct"/>
        <w:jc w:val="center"/>
        <w:tblCellMar>
          <w:left w:w="28" w:type="dxa"/>
        </w:tblCellMar>
        <w:tblLook w:val="01E0" w:firstRow="1" w:lastRow="1" w:firstColumn="1" w:lastColumn="1" w:noHBand="0" w:noVBand="0"/>
      </w:tblPr>
      <w:tblGrid>
        <w:gridCol w:w="902"/>
        <w:gridCol w:w="894"/>
        <w:gridCol w:w="1069"/>
        <w:gridCol w:w="1091"/>
        <w:gridCol w:w="451"/>
        <w:gridCol w:w="1069"/>
        <w:gridCol w:w="1091"/>
        <w:gridCol w:w="451"/>
        <w:gridCol w:w="1069"/>
        <w:gridCol w:w="1091"/>
        <w:gridCol w:w="451"/>
      </w:tblGrid>
      <w:tr w:rsidR="00A4478E" w:rsidRPr="001D0283" w14:paraId="6B18BFBE" w14:textId="77777777" w:rsidTr="00842D49">
        <w:trPr>
          <w:jc w:val="center"/>
        </w:trPr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A009E41" w14:textId="77777777" w:rsidR="00A4478E" w:rsidRPr="001D0283" w:rsidRDefault="00A4478E" w:rsidP="00842D49">
            <w:pPr>
              <w:pStyle w:val="TAH"/>
            </w:pPr>
            <w:r w:rsidRPr="001D0283">
              <w:t>Channel</w:t>
            </w:r>
            <w:r>
              <w:t xml:space="preserve"> </w:t>
            </w:r>
            <w:r w:rsidRPr="001D0283">
              <w:t>Bandwidth,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4C4234B" w14:textId="77777777" w:rsidR="00A4478E" w:rsidRPr="001D0283" w:rsidRDefault="00A4478E" w:rsidP="00842D49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Centre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1356" w:type="pct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38ABB80" w14:textId="77777777" w:rsidR="00A4478E" w:rsidRPr="001D0283" w:rsidRDefault="00A4478E" w:rsidP="00842D49">
            <w:pPr>
              <w:pStyle w:val="TAH"/>
            </w:pPr>
            <w:r w:rsidRPr="001D0283">
              <w:t>Region</w:t>
            </w:r>
            <w:r>
              <w:t xml:space="preserve"> </w:t>
            </w:r>
            <w:r w:rsidRPr="001D0283">
              <w:t>A</w:t>
            </w:r>
          </w:p>
        </w:tc>
        <w:tc>
          <w:tcPr>
            <w:tcW w:w="1356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4813BC" w14:textId="77777777" w:rsidR="00A4478E" w:rsidRPr="001D0283" w:rsidRDefault="00A4478E" w:rsidP="00842D49">
            <w:pPr>
              <w:pStyle w:val="TAH"/>
            </w:pPr>
            <w:r w:rsidRPr="001D0283">
              <w:t>Region</w:t>
            </w:r>
            <w:r>
              <w:t xml:space="preserve"> </w:t>
            </w:r>
            <w:r w:rsidRPr="001D0283">
              <w:t>B</w:t>
            </w:r>
          </w:p>
        </w:tc>
        <w:tc>
          <w:tcPr>
            <w:tcW w:w="1356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2A0543" w14:textId="77777777" w:rsidR="00A4478E" w:rsidRPr="001D0283" w:rsidRDefault="00A4478E" w:rsidP="00842D49">
            <w:pPr>
              <w:pStyle w:val="TAH"/>
            </w:pPr>
            <w:r w:rsidRPr="001D0283">
              <w:t>Region</w:t>
            </w:r>
            <w:r>
              <w:t xml:space="preserve"> </w:t>
            </w:r>
            <w:r w:rsidRPr="001D0283">
              <w:t>C</w:t>
            </w:r>
          </w:p>
        </w:tc>
      </w:tr>
      <w:tr w:rsidR="00A4478E" w:rsidRPr="001D0283" w14:paraId="2EDC911B" w14:textId="77777777" w:rsidTr="00842D49">
        <w:trPr>
          <w:jc w:val="center"/>
        </w:trPr>
        <w:tc>
          <w:tcPr>
            <w:tcW w:w="4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0C526" w14:textId="77777777" w:rsidR="00A4478E" w:rsidRPr="001D0283" w:rsidRDefault="00A4478E" w:rsidP="00842D49">
            <w:pPr>
              <w:pStyle w:val="TAH"/>
            </w:pPr>
          </w:p>
        </w:tc>
        <w:tc>
          <w:tcPr>
            <w:tcW w:w="4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816A5" w14:textId="77777777" w:rsidR="00A4478E" w:rsidRPr="001D0283" w:rsidRDefault="00A4478E" w:rsidP="00842D49">
            <w:pPr>
              <w:pStyle w:val="TAH"/>
            </w:pP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929C1F7" w14:textId="77777777" w:rsidR="00A4478E" w:rsidRPr="001D0283" w:rsidRDefault="00A4478E" w:rsidP="00842D49">
            <w:pPr>
              <w:pStyle w:val="TAH"/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end</w:t>
            </w:r>
            <w:proofErr w:type="spellEnd"/>
            <w:r w:rsidRPr="001D0283">
              <w:t>*12*SCS</w:t>
            </w:r>
          </w:p>
          <w:p w14:paraId="2202C453" w14:textId="77777777" w:rsidR="00A4478E" w:rsidRPr="001D0283" w:rsidRDefault="00A4478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326257" w14:textId="77777777" w:rsidR="00A4478E" w:rsidRPr="001D0283" w:rsidRDefault="00A4478E" w:rsidP="00842D49">
            <w:pPr>
              <w:pStyle w:val="TAH"/>
            </w:pPr>
            <w:r w:rsidRPr="001D0283">
              <w:t>LCRB*12*SCS</w:t>
            </w:r>
          </w:p>
          <w:p w14:paraId="2AF39AAB" w14:textId="77777777" w:rsidR="00A4478E" w:rsidRPr="001D0283" w:rsidRDefault="00A4478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815DA6" w14:textId="77777777" w:rsidR="00A4478E" w:rsidRPr="001D0283" w:rsidRDefault="00A4478E" w:rsidP="00842D49">
            <w:pPr>
              <w:pStyle w:val="TAH"/>
            </w:pPr>
            <w:r w:rsidRPr="001D0283">
              <w:t>A-MPR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F286BE" w14:textId="77777777" w:rsidR="00A4478E" w:rsidRPr="001D0283" w:rsidRDefault="00A4478E" w:rsidP="00842D49">
            <w:pPr>
              <w:pStyle w:val="TAH"/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end</w:t>
            </w:r>
            <w:proofErr w:type="spellEnd"/>
            <w:r w:rsidRPr="001D0283">
              <w:t>*12*SCS</w:t>
            </w:r>
          </w:p>
          <w:p w14:paraId="2A27EDE8" w14:textId="77777777" w:rsidR="00A4478E" w:rsidRPr="001D0283" w:rsidRDefault="00A4478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DEB0AD" w14:textId="77777777" w:rsidR="00A4478E" w:rsidRPr="001D0283" w:rsidRDefault="00A4478E" w:rsidP="00842D49">
            <w:pPr>
              <w:pStyle w:val="TAH"/>
            </w:pPr>
            <w:r w:rsidRPr="001D0283">
              <w:t>LCRB*12*SCS</w:t>
            </w:r>
          </w:p>
          <w:p w14:paraId="722CBD0E" w14:textId="77777777" w:rsidR="00A4478E" w:rsidRPr="001D0283" w:rsidRDefault="00A4478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5DA49E" w14:textId="77777777" w:rsidR="00A4478E" w:rsidRPr="001D0283" w:rsidRDefault="00A4478E" w:rsidP="00842D49">
            <w:pPr>
              <w:pStyle w:val="TAH"/>
            </w:pPr>
            <w:r w:rsidRPr="001D0283">
              <w:t>A-MPR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8115D7" w14:textId="77777777" w:rsidR="00A4478E" w:rsidRPr="001D0283" w:rsidRDefault="00A4478E" w:rsidP="00842D49">
            <w:pPr>
              <w:pStyle w:val="TAH"/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end</w:t>
            </w:r>
            <w:proofErr w:type="spellEnd"/>
            <w:r w:rsidRPr="001D0283">
              <w:t>*12*SCS</w:t>
            </w:r>
          </w:p>
          <w:p w14:paraId="6B2FCE24" w14:textId="77777777" w:rsidR="00A4478E" w:rsidRPr="001D0283" w:rsidRDefault="00A4478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0430A5" w14:textId="77777777" w:rsidR="00A4478E" w:rsidRPr="001D0283" w:rsidRDefault="00A4478E" w:rsidP="00842D49">
            <w:pPr>
              <w:pStyle w:val="TAH"/>
            </w:pPr>
            <w:r w:rsidRPr="001D0283">
              <w:t>LCRB*12*SCS</w:t>
            </w:r>
          </w:p>
          <w:p w14:paraId="4FCADD44" w14:textId="77777777" w:rsidR="00A4478E" w:rsidRPr="001D0283" w:rsidRDefault="00A4478E" w:rsidP="00842D49">
            <w:pPr>
              <w:pStyle w:val="TAH"/>
            </w:pPr>
            <w:r w:rsidRPr="001D0283">
              <w:t>MHz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9763CD" w14:textId="77777777" w:rsidR="00A4478E" w:rsidRPr="001D0283" w:rsidRDefault="00A4478E" w:rsidP="00842D49">
            <w:pPr>
              <w:pStyle w:val="TAH"/>
            </w:pPr>
            <w:r w:rsidRPr="001D0283">
              <w:t>A-MPR</w:t>
            </w:r>
          </w:p>
        </w:tc>
      </w:tr>
      <w:tr w:rsidR="00A4478E" w:rsidRPr="001D0283" w14:paraId="17584DFF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B78648" w14:textId="77777777" w:rsidR="00A4478E" w:rsidRPr="001D0283" w:rsidRDefault="00A4478E" w:rsidP="00842D49">
            <w:pPr>
              <w:pStyle w:val="TAC"/>
            </w:pPr>
            <w:r w:rsidRPr="001D0283">
              <w:t>5MHz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A77151" w14:textId="77777777" w:rsidR="00A4478E" w:rsidRPr="001D0283" w:rsidRDefault="00A4478E" w:rsidP="00842D49">
            <w:pPr>
              <w:pStyle w:val="TAC"/>
            </w:pPr>
            <w:r w:rsidRPr="001D0283">
              <w:t>1987.5</w:t>
            </w:r>
            <w:r>
              <w:t xml:space="preserve"> </w:t>
            </w:r>
            <w:r w:rsidRPr="001D0283">
              <w:t>&lt;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1992.5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2FF40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F71763" w14:textId="77777777" w:rsidR="00A4478E" w:rsidRPr="001D0283" w:rsidRDefault="00A4478E" w:rsidP="00842D49">
            <w:pPr>
              <w:pStyle w:val="TAC"/>
            </w:pPr>
            <w:r w:rsidRPr="001D0283">
              <w:t>&gt;3.24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490256" w14:textId="77777777" w:rsidR="00A4478E" w:rsidRPr="001D0283" w:rsidRDefault="00A4478E" w:rsidP="00842D49">
            <w:pPr>
              <w:pStyle w:val="TAC"/>
            </w:pPr>
            <w:r w:rsidRPr="001D0283">
              <w:t>A7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B8120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560F9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5FAB6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FF22E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AB54B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9A4E8" w14:textId="77777777" w:rsidR="00A4478E" w:rsidRPr="001D0283" w:rsidRDefault="00A4478E" w:rsidP="00842D49">
            <w:pPr>
              <w:pStyle w:val="TAC"/>
            </w:pPr>
          </w:p>
        </w:tc>
      </w:tr>
      <w:tr w:rsidR="00A4478E" w:rsidRPr="001D0283" w14:paraId="0B54474B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B4F0E7" w14:textId="77777777" w:rsidR="00A4478E" w:rsidRPr="001D0283" w:rsidRDefault="00A4478E" w:rsidP="00842D49">
            <w:pPr>
              <w:pStyle w:val="TAC"/>
            </w:pPr>
            <w:r w:rsidRPr="001D0283">
              <w:t>5MHz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8A896A" w14:textId="77777777" w:rsidR="00A4478E" w:rsidRPr="001D0283" w:rsidRDefault="00A4478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1992.5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1997.5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66387" w14:textId="77777777" w:rsidR="00A4478E" w:rsidRPr="001D0283" w:rsidRDefault="00A4478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14:paraId="0BE4F87B" w14:textId="77777777" w:rsidR="00A4478E" w:rsidRPr="001D0283" w:rsidRDefault="00A4478E" w:rsidP="00842D49">
            <w:pPr>
              <w:pStyle w:val="TAC"/>
            </w:pPr>
            <w:r w:rsidRPr="001D0283">
              <w:t>&gt;</w:t>
            </w:r>
            <w:r>
              <w:t>3.06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1D3044" w14:textId="77777777" w:rsidR="00A4478E" w:rsidRPr="001D0283" w:rsidRDefault="00A4478E" w:rsidP="00842D49">
            <w:pPr>
              <w:pStyle w:val="TAC"/>
            </w:pPr>
            <w:r w:rsidRPr="001D0283">
              <w:t>A4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199A2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FE280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10BB5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B1C55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AD334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54211" w14:textId="77777777" w:rsidR="00A4478E" w:rsidRPr="001D0283" w:rsidRDefault="00A4478E" w:rsidP="00842D49">
            <w:pPr>
              <w:pStyle w:val="TAC"/>
            </w:pPr>
          </w:p>
        </w:tc>
      </w:tr>
      <w:tr w:rsidR="00A4478E" w:rsidRPr="001D0283" w14:paraId="6326482C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3B3FB5CE" w14:textId="77777777" w:rsidR="00A4478E" w:rsidRPr="001D0283" w:rsidRDefault="00A4478E" w:rsidP="00842D49">
            <w:pPr>
              <w:pStyle w:val="TAC"/>
            </w:pPr>
            <w:r w:rsidRPr="001D0283">
              <w:t>5MHz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162E6419" w14:textId="77777777" w:rsidR="00A4478E" w:rsidRPr="001D0283" w:rsidRDefault="00A4478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1997.5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2002.5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0CC2D8C5" w14:textId="77777777" w:rsidR="00A4478E" w:rsidRPr="001D0283" w:rsidRDefault="00A4478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2A02AE32" w14:textId="77777777" w:rsidR="00A4478E" w:rsidRPr="001D0283" w:rsidRDefault="00A4478E" w:rsidP="00842D49">
            <w:pPr>
              <w:pStyle w:val="TAC"/>
            </w:pPr>
            <w:r w:rsidRPr="001D0283">
              <w:t>&gt;1.98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43E18995" w14:textId="77777777" w:rsidR="00A4478E" w:rsidRPr="001D0283" w:rsidRDefault="00A4478E" w:rsidP="00842D49">
            <w:pPr>
              <w:pStyle w:val="TAC"/>
            </w:pPr>
            <w:r w:rsidRPr="001D0283">
              <w:t>A1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3E67F5AA" w14:textId="77777777" w:rsidR="00A4478E" w:rsidRPr="001D0283" w:rsidRDefault="00A4478E" w:rsidP="00842D49">
            <w:pPr>
              <w:pStyle w:val="TAC"/>
            </w:pPr>
            <w:r w:rsidRPr="001D0283">
              <w:t>&gt;3.6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48611C" w14:textId="77777777" w:rsidR="00A4478E" w:rsidRPr="001D0283" w:rsidRDefault="00A4478E" w:rsidP="00842D49">
            <w:pPr>
              <w:pStyle w:val="TAC"/>
            </w:pPr>
            <w:r w:rsidRPr="001D0283">
              <w:t>&gt;1.08</w:t>
            </w:r>
            <w:r>
              <w:t xml:space="preserve"> </w:t>
            </w:r>
            <w:r w:rsidRPr="001D0283">
              <w:t>≤1.98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C24DA8" w14:textId="77777777" w:rsidR="00A4478E" w:rsidRPr="001D0283" w:rsidRDefault="00A4478E" w:rsidP="00842D49">
            <w:pPr>
              <w:pStyle w:val="TAC"/>
            </w:pPr>
            <w:r w:rsidRPr="001D0283">
              <w:t>A2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1D2A01BF" w14:textId="77777777" w:rsidR="00A4478E" w:rsidRPr="001D0283" w:rsidRDefault="00A4478E" w:rsidP="00842D49">
            <w:pPr>
              <w:pStyle w:val="TAC"/>
            </w:pPr>
            <w:r w:rsidRPr="001D0283">
              <w:t>≤3.6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6F91BC73" w14:textId="77777777" w:rsidR="00A4478E" w:rsidRPr="001D0283" w:rsidRDefault="00A4478E" w:rsidP="00842D49">
            <w:pPr>
              <w:pStyle w:val="TAC"/>
            </w:pPr>
            <w:r w:rsidRPr="001D0283">
              <w:t>≤1.98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44F76D3B" w14:textId="77777777" w:rsidR="00A4478E" w:rsidRPr="001D0283" w:rsidRDefault="00A4478E" w:rsidP="00842D49">
            <w:pPr>
              <w:pStyle w:val="TAC"/>
            </w:pPr>
            <w:r w:rsidRPr="001D0283">
              <w:t>A3</w:t>
            </w:r>
          </w:p>
        </w:tc>
      </w:tr>
      <w:tr w:rsidR="00A4478E" w:rsidRPr="001D0283" w14:paraId="25CEA0F3" w14:textId="77777777" w:rsidTr="002D281E">
        <w:trPr>
          <w:jc w:val="center"/>
        </w:trPr>
        <w:tc>
          <w:tcPr>
            <w:tcW w:w="46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BB4B9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464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0F6E6" w14:textId="77777777" w:rsidR="00A4478E" w:rsidRPr="001D0283" w:rsidRDefault="00A4478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55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34C994A" w14:textId="77777777" w:rsidR="00A4478E" w:rsidRPr="001D0283" w:rsidRDefault="00A4478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565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CA18D84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ECE6E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5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F0224C1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48F54C" w14:textId="77777777" w:rsidR="00A4478E" w:rsidRPr="001D0283" w:rsidRDefault="00A4478E" w:rsidP="00842D49">
            <w:pPr>
              <w:pStyle w:val="TAC"/>
            </w:pPr>
            <w:r w:rsidRPr="001D0283">
              <w:t>≤1.08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F7681C" w14:textId="77777777" w:rsidR="00A4478E" w:rsidRPr="001D0283" w:rsidRDefault="00A4478E" w:rsidP="00842D49">
            <w:pPr>
              <w:pStyle w:val="TAC"/>
            </w:pPr>
            <w:r w:rsidRPr="001D0283">
              <w:t>A6</w:t>
            </w:r>
          </w:p>
        </w:tc>
        <w:tc>
          <w:tcPr>
            <w:tcW w:w="55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361CB9E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9CD573F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598E67A" w14:textId="77777777" w:rsidR="00A4478E" w:rsidRPr="001D0283" w:rsidRDefault="00A4478E" w:rsidP="00842D49">
            <w:pPr>
              <w:pStyle w:val="TAC"/>
            </w:pPr>
          </w:p>
        </w:tc>
      </w:tr>
      <w:tr w:rsidR="00A4478E" w:rsidRPr="001D0283" w14:paraId="21961398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0160D3" w14:textId="77777777" w:rsidR="00A4478E" w:rsidRPr="001D0283" w:rsidRDefault="00A4478E" w:rsidP="00842D49">
            <w:pPr>
              <w:pStyle w:val="TAC"/>
            </w:pPr>
            <w:r w:rsidRPr="001D0283">
              <w:t>10MHz</w:t>
            </w:r>
          </w:p>
        </w:tc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EC2A42" w14:textId="77777777" w:rsidR="00A4478E" w:rsidRPr="001D0283" w:rsidRDefault="00A4478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1975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1985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1E1B3F" w14:textId="77777777" w:rsidR="00A4478E" w:rsidRPr="001D0283" w:rsidRDefault="00A4478E" w:rsidP="00842D49">
            <w:pPr>
              <w:pStyle w:val="TAC"/>
              <w:rPr>
                <w:rFonts w:eastAsiaTheme="minorEastAsia"/>
              </w:rPr>
            </w:pPr>
            <w:r w:rsidRPr="001D0283">
              <w:t>&gt;5.4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7EE44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4C9140" w14:textId="77777777" w:rsidR="00A4478E" w:rsidRPr="001D0283" w:rsidRDefault="00A4478E" w:rsidP="00842D49">
            <w:pPr>
              <w:pStyle w:val="TAC"/>
            </w:pPr>
            <w:r w:rsidRPr="001D0283">
              <w:t>A4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D2955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756A1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33387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CC878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351F9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CA802" w14:textId="77777777" w:rsidR="00A4478E" w:rsidRPr="001D0283" w:rsidRDefault="00A4478E" w:rsidP="00842D49">
            <w:pPr>
              <w:pStyle w:val="TAC"/>
            </w:pPr>
          </w:p>
        </w:tc>
      </w:tr>
      <w:tr w:rsidR="00A4478E" w:rsidRPr="001D0283" w14:paraId="06C6437D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157A70E8" w14:textId="77777777" w:rsidR="00A4478E" w:rsidRPr="001D0283" w:rsidRDefault="00A4478E" w:rsidP="00842D49">
            <w:pPr>
              <w:pStyle w:val="TAC"/>
            </w:pPr>
            <w:r w:rsidRPr="001D0283">
              <w:t>10MHz</w:t>
            </w:r>
          </w:p>
        </w:tc>
        <w:tc>
          <w:tcPr>
            <w:tcW w:w="46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154A4116" w14:textId="77777777" w:rsidR="00A4478E" w:rsidRPr="001D0283" w:rsidRDefault="00A4478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1985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CAFA36F" w14:textId="77777777" w:rsidR="00A4478E" w:rsidRPr="001D0283" w:rsidRDefault="00A4478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591DCD3D" w14:textId="77777777" w:rsidR="00A4478E" w:rsidRPr="001D0283" w:rsidRDefault="00A4478E" w:rsidP="00842D49">
            <w:pPr>
              <w:pStyle w:val="TAC"/>
            </w:pPr>
            <w:r w:rsidRPr="001D0283">
              <w:t>&gt;4.32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675776EC" w14:textId="77777777" w:rsidR="00A4478E" w:rsidRPr="001D0283" w:rsidRDefault="00A4478E" w:rsidP="00842D49">
            <w:pPr>
              <w:pStyle w:val="TAC"/>
            </w:pPr>
            <w:r w:rsidRPr="001D0283">
              <w:t>A1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217A2CCE" w14:textId="77777777" w:rsidR="00A4478E" w:rsidRPr="001D0283" w:rsidRDefault="00A4478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7.2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1591FB" w14:textId="77777777" w:rsidR="00A4478E" w:rsidRPr="001D0283" w:rsidRDefault="00A4478E" w:rsidP="00842D49">
            <w:pPr>
              <w:pStyle w:val="TAC"/>
            </w:pPr>
            <w:r w:rsidRPr="001D0283">
              <w:t>&gt;1.08</w:t>
            </w:r>
            <w:r>
              <w:t xml:space="preserve"> </w:t>
            </w:r>
            <w:r w:rsidRPr="001D0283">
              <w:t>≤4.32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8E3E66" w14:textId="77777777" w:rsidR="00A4478E" w:rsidRPr="001D0283" w:rsidRDefault="00A4478E" w:rsidP="00842D49">
            <w:pPr>
              <w:pStyle w:val="TAC"/>
            </w:pPr>
            <w:r w:rsidRPr="001D0283">
              <w:t>A2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08FC9E55" w14:textId="77777777" w:rsidR="00A4478E" w:rsidRPr="001D0283" w:rsidRDefault="00A4478E" w:rsidP="00842D49">
            <w:pPr>
              <w:pStyle w:val="TAC"/>
            </w:pPr>
            <w:r w:rsidRPr="001D0283">
              <w:t>&lt;7.2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5E52DD19" w14:textId="77777777" w:rsidR="00A4478E" w:rsidRPr="001D0283" w:rsidRDefault="00A4478E" w:rsidP="00842D49">
            <w:pPr>
              <w:pStyle w:val="TAC"/>
            </w:pPr>
            <w:r w:rsidRPr="001D0283">
              <w:t>≤4.32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2BF8E718" w14:textId="77777777" w:rsidR="00A4478E" w:rsidRPr="001D0283" w:rsidRDefault="00A4478E" w:rsidP="00842D49">
            <w:pPr>
              <w:pStyle w:val="TAC"/>
            </w:pPr>
            <w:r w:rsidRPr="001D0283">
              <w:t>A3</w:t>
            </w:r>
          </w:p>
        </w:tc>
      </w:tr>
      <w:tr w:rsidR="00A4478E" w:rsidRPr="001D0283" w14:paraId="1B1DB4CA" w14:textId="77777777" w:rsidTr="002D281E">
        <w:trPr>
          <w:jc w:val="center"/>
        </w:trPr>
        <w:tc>
          <w:tcPr>
            <w:tcW w:w="46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7B59F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464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FA333" w14:textId="77777777" w:rsidR="00A4478E" w:rsidRPr="001D0283" w:rsidRDefault="00A4478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55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4C0E8" w14:textId="77777777" w:rsidR="00A4478E" w:rsidRPr="001D0283" w:rsidRDefault="00A4478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56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954E7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B0CD7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5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875AA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E6C144" w14:textId="77777777" w:rsidR="00A4478E" w:rsidRPr="001D0283" w:rsidRDefault="00A4478E" w:rsidP="00842D49">
            <w:pPr>
              <w:pStyle w:val="TAC"/>
            </w:pPr>
            <w:r w:rsidRPr="001D0283">
              <w:t>≤1.08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9124A0" w14:textId="77777777" w:rsidR="00A4478E" w:rsidRPr="001D0283" w:rsidRDefault="00A4478E" w:rsidP="00842D49">
            <w:pPr>
              <w:pStyle w:val="TAC"/>
            </w:pPr>
            <w:r w:rsidRPr="001D0283">
              <w:t>A6</w:t>
            </w:r>
          </w:p>
        </w:tc>
        <w:tc>
          <w:tcPr>
            <w:tcW w:w="55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6B637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91647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86169" w14:textId="77777777" w:rsidR="00A4478E" w:rsidRPr="001D0283" w:rsidRDefault="00A4478E" w:rsidP="00842D49">
            <w:pPr>
              <w:pStyle w:val="TAC"/>
            </w:pPr>
          </w:p>
        </w:tc>
      </w:tr>
      <w:tr w:rsidR="00A4478E" w:rsidRPr="001D0283" w14:paraId="502135A0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AD7356" w14:textId="77777777" w:rsidR="00A4478E" w:rsidRPr="001D0283" w:rsidRDefault="00A4478E" w:rsidP="00842D49">
            <w:pPr>
              <w:pStyle w:val="TAC"/>
            </w:pPr>
            <w:r w:rsidRPr="001D0283">
              <w:t>10MHz</w:t>
            </w:r>
          </w:p>
        </w:tc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2E8ECB" w14:textId="77777777" w:rsidR="00A4478E" w:rsidRPr="001D0283" w:rsidRDefault="00A4478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2000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F28F8CF" w14:textId="77777777" w:rsidR="00A4478E" w:rsidRPr="001D0283" w:rsidRDefault="00A4478E" w:rsidP="00842D49">
            <w:pPr>
              <w:pStyle w:val="TAC"/>
              <w:rPr>
                <w:rFonts w:eastAsiaTheme="minorEastAsia"/>
              </w:rPr>
            </w:pPr>
            <w:r w:rsidRPr="001D0283">
              <w:rPr>
                <w:rFonts w:cs="Arial"/>
              </w:rPr>
              <w:t>≥</w:t>
            </w:r>
            <w:r w:rsidRPr="001D0283">
              <w:t>5.76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DE8BA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360501" w14:textId="77777777" w:rsidR="00A4478E" w:rsidRPr="001D0283" w:rsidRDefault="00A4478E" w:rsidP="00842D49">
            <w:pPr>
              <w:pStyle w:val="TAC"/>
            </w:pPr>
            <w:r w:rsidRPr="001D0283">
              <w:t>A5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6AE49C" w14:textId="77777777" w:rsidR="00A4478E" w:rsidRPr="001D0283" w:rsidRDefault="00A4478E" w:rsidP="00842D49">
            <w:pPr>
              <w:pStyle w:val="TAC"/>
            </w:pPr>
            <w:r w:rsidRPr="001D0283">
              <w:t>&lt;3.06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10810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2F5463" w14:textId="77777777" w:rsidR="00A4478E" w:rsidRPr="001D0283" w:rsidRDefault="00A4478E" w:rsidP="00842D49">
            <w:pPr>
              <w:pStyle w:val="TAC"/>
            </w:pPr>
            <w:r w:rsidRPr="001D0283">
              <w:t>A5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C51623" w14:textId="77777777" w:rsidR="00A4478E" w:rsidRPr="001D0283" w:rsidRDefault="00A4478E" w:rsidP="00842D49">
            <w:pPr>
              <w:pStyle w:val="TAC"/>
            </w:pPr>
            <w:r w:rsidRPr="001D0283">
              <w:rPr>
                <w:rFonts w:cs="Arial"/>
                <w:szCs w:val="18"/>
              </w:rPr>
              <w:t>≥</w:t>
            </w:r>
            <w:r w:rsidRPr="001D0283">
              <w:t>3.06</w:t>
            </w:r>
          </w:p>
          <w:p w14:paraId="7EEEEAB8" w14:textId="77777777" w:rsidR="00A4478E" w:rsidRPr="001D0283" w:rsidRDefault="00A4478E" w:rsidP="00842D49">
            <w:pPr>
              <w:pStyle w:val="TAC"/>
            </w:pPr>
            <w:r w:rsidRPr="001D0283">
              <w:t>&lt;5.76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AF82EA" w14:textId="77777777" w:rsidR="00A4478E" w:rsidRPr="001D0283" w:rsidRDefault="00A4478E" w:rsidP="00842D49">
            <w:pPr>
              <w:pStyle w:val="TAC"/>
            </w:pPr>
            <w:r w:rsidRPr="001D0283">
              <w:t>&gt;1.44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3E1E68" w14:textId="77777777" w:rsidR="00A4478E" w:rsidRPr="001D0283" w:rsidRDefault="00A4478E" w:rsidP="00842D49">
            <w:pPr>
              <w:pStyle w:val="TAC"/>
            </w:pPr>
            <w:r w:rsidRPr="001D0283">
              <w:t>A6</w:t>
            </w:r>
          </w:p>
        </w:tc>
      </w:tr>
      <w:tr w:rsidR="00A4478E" w:rsidRPr="001D0283" w14:paraId="2D407039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25131DA8" w14:textId="77777777" w:rsidR="00A4478E" w:rsidRPr="001D0283" w:rsidRDefault="00A4478E" w:rsidP="00842D49">
            <w:pPr>
              <w:pStyle w:val="TAC"/>
            </w:pPr>
            <w:r w:rsidRPr="001D0283">
              <w:t>15MHz</w:t>
            </w:r>
          </w:p>
        </w:tc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69658A66" w14:textId="77777777" w:rsidR="00A4478E" w:rsidRPr="001D0283" w:rsidRDefault="00A4478E" w:rsidP="00842D49">
            <w:pPr>
              <w:pStyle w:val="TAC"/>
              <w:rPr>
                <w:rFonts w:cs="Arial"/>
                <w:szCs w:val="18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1972.5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1987.5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77B591F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5216F3F2" w14:textId="77777777" w:rsidR="00A4478E" w:rsidRPr="001D0283" w:rsidRDefault="00A4478E" w:rsidP="00842D49">
            <w:pPr>
              <w:pStyle w:val="TAC"/>
            </w:pPr>
            <w:r w:rsidRPr="001D0283">
              <w:t>&gt;6.84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55996427" w14:textId="77777777" w:rsidR="00A4478E" w:rsidRPr="001D0283" w:rsidRDefault="00A4478E" w:rsidP="00842D49">
            <w:pPr>
              <w:pStyle w:val="TAC"/>
            </w:pPr>
            <w:r w:rsidRPr="001D0283">
              <w:t>A1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78A412D1" w14:textId="77777777" w:rsidR="00A4478E" w:rsidRPr="001D0283" w:rsidRDefault="00A4478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10.8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72D649" w14:textId="77777777" w:rsidR="00A4478E" w:rsidRPr="001D0283" w:rsidRDefault="00A4478E" w:rsidP="00842D49">
            <w:pPr>
              <w:pStyle w:val="TAC"/>
            </w:pPr>
            <w:r w:rsidRPr="001D0283">
              <w:t>&gt;1.08</w:t>
            </w:r>
            <w:r>
              <w:t xml:space="preserve"> </w:t>
            </w:r>
            <w:r w:rsidRPr="001D0283">
              <w:t>≤6.84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9379D2" w14:textId="77777777" w:rsidR="00A4478E" w:rsidRPr="001D0283" w:rsidRDefault="00A4478E" w:rsidP="00842D49">
            <w:pPr>
              <w:pStyle w:val="TAC"/>
            </w:pPr>
            <w:r w:rsidRPr="001D0283">
              <w:t>A2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15B55C30" w14:textId="77777777" w:rsidR="00A4478E" w:rsidRPr="001D0283" w:rsidRDefault="00A4478E" w:rsidP="00842D49">
            <w:pPr>
              <w:pStyle w:val="TAC"/>
            </w:pPr>
            <w:r w:rsidRPr="001D0283">
              <w:t>&lt;10.8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699E4A51" w14:textId="77777777" w:rsidR="00A4478E" w:rsidRPr="001D0283" w:rsidRDefault="00A4478E" w:rsidP="00842D49">
            <w:pPr>
              <w:pStyle w:val="TAC"/>
            </w:pPr>
            <w:r w:rsidRPr="001D0283">
              <w:t>≤6.84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7895FE0F" w14:textId="77777777" w:rsidR="00A4478E" w:rsidRPr="001D0283" w:rsidRDefault="00A4478E" w:rsidP="00842D49">
            <w:pPr>
              <w:pStyle w:val="TAC"/>
            </w:pPr>
            <w:r w:rsidRPr="001D0283">
              <w:t>A3</w:t>
            </w:r>
          </w:p>
        </w:tc>
      </w:tr>
      <w:tr w:rsidR="00A4478E" w:rsidRPr="001D0283" w14:paraId="3C70E392" w14:textId="77777777" w:rsidTr="002D281E">
        <w:trPr>
          <w:jc w:val="center"/>
        </w:trPr>
        <w:tc>
          <w:tcPr>
            <w:tcW w:w="46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E0E68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4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B5B23" w14:textId="77777777" w:rsidR="00A4478E" w:rsidRPr="001D0283" w:rsidRDefault="00A4478E" w:rsidP="00842D49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55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41FC3" w14:textId="77777777" w:rsidR="00A4478E" w:rsidRPr="001D0283" w:rsidRDefault="00A4478E" w:rsidP="00842D49">
            <w:pPr>
              <w:pStyle w:val="TAC"/>
              <w:rPr>
                <w:rFonts w:eastAsiaTheme="minorEastAsia"/>
              </w:rPr>
            </w:pPr>
          </w:p>
        </w:tc>
        <w:tc>
          <w:tcPr>
            <w:tcW w:w="56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351B5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226CBE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5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25C49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8B3D41" w14:textId="77777777" w:rsidR="00A4478E" w:rsidRPr="001D0283" w:rsidRDefault="00A4478E" w:rsidP="00842D49">
            <w:pPr>
              <w:pStyle w:val="TAC"/>
            </w:pPr>
            <w:r w:rsidRPr="001D0283">
              <w:t>≤1.08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B9AD33" w14:textId="77777777" w:rsidR="00A4478E" w:rsidRPr="001D0283" w:rsidRDefault="00A4478E" w:rsidP="00842D49">
            <w:pPr>
              <w:pStyle w:val="TAC"/>
            </w:pPr>
            <w:r w:rsidRPr="001D0283">
              <w:t>A6</w:t>
            </w:r>
          </w:p>
        </w:tc>
        <w:tc>
          <w:tcPr>
            <w:tcW w:w="55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6350D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56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DFE0D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819C2" w14:textId="77777777" w:rsidR="00A4478E" w:rsidRPr="001D0283" w:rsidRDefault="00A4478E" w:rsidP="00842D49">
            <w:pPr>
              <w:pStyle w:val="TAC"/>
            </w:pPr>
          </w:p>
        </w:tc>
      </w:tr>
      <w:tr w:rsidR="00A4478E" w:rsidRPr="001D0283" w14:paraId="2433B6FA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D72570" w14:textId="77777777" w:rsidR="00A4478E" w:rsidRPr="001D0283" w:rsidRDefault="00A4478E" w:rsidP="00842D49">
            <w:pPr>
              <w:pStyle w:val="TAC"/>
            </w:pPr>
            <w:r w:rsidRPr="001D0283">
              <w:t>15MHz</w:t>
            </w:r>
          </w:p>
        </w:tc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C42BE1" w14:textId="77777777" w:rsidR="00A4478E" w:rsidRPr="001D0283" w:rsidRDefault="00A4478E" w:rsidP="00842D49">
            <w:pPr>
              <w:pStyle w:val="TAC"/>
              <w:rPr>
                <w:rFonts w:cs="Arial"/>
                <w:szCs w:val="18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1987.5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1997.5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D429B0" w14:textId="77777777" w:rsidR="00A4478E" w:rsidRPr="001D0283" w:rsidRDefault="00A4478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8.64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FFB57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69E722" w14:textId="77777777" w:rsidR="00A4478E" w:rsidRPr="001D0283" w:rsidRDefault="00A4478E" w:rsidP="00842D49">
            <w:pPr>
              <w:pStyle w:val="TAC"/>
            </w:pPr>
            <w:r w:rsidRPr="001D0283">
              <w:t>A5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14:paraId="3FD4FBD6" w14:textId="77777777" w:rsidR="00A4478E" w:rsidRPr="001D0283" w:rsidRDefault="00A4478E" w:rsidP="00842D49">
            <w:pPr>
              <w:pStyle w:val="TAC"/>
            </w:pPr>
            <w:r w:rsidRPr="001D0283">
              <w:t>&lt;</w:t>
            </w:r>
            <w:r>
              <w:t>4.14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E1D94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5192A1" w14:textId="77777777" w:rsidR="00A4478E" w:rsidRPr="001D0283" w:rsidRDefault="00A4478E" w:rsidP="00842D49">
            <w:pPr>
              <w:pStyle w:val="TAC"/>
            </w:pPr>
            <w:r w:rsidRPr="001D0283">
              <w:t>A5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14:paraId="4272F87D" w14:textId="77777777" w:rsidR="00A4478E" w:rsidRPr="001D0283" w:rsidRDefault="00A4478E" w:rsidP="00842D49">
            <w:pPr>
              <w:pStyle w:val="TAC"/>
            </w:pPr>
            <w:r w:rsidRPr="001D0283">
              <w:rPr>
                <w:rFonts w:cs="Arial"/>
                <w:szCs w:val="18"/>
              </w:rPr>
              <w:t>≥</w:t>
            </w:r>
            <w:r>
              <w:t>4.14</w:t>
            </w:r>
          </w:p>
          <w:p w14:paraId="4FB3B09F" w14:textId="77777777" w:rsidR="00A4478E" w:rsidRPr="001D0283" w:rsidRDefault="00A4478E" w:rsidP="00842D49">
            <w:pPr>
              <w:pStyle w:val="TAC"/>
            </w:pPr>
            <w:r w:rsidRPr="001D0283">
              <w:t>&lt;8.64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8B9C1A" w14:textId="77777777" w:rsidR="00A4478E" w:rsidRPr="001D0283" w:rsidRDefault="00A4478E" w:rsidP="00842D49">
            <w:pPr>
              <w:pStyle w:val="TAC"/>
            </w:pPr>
            <w:r w:rsidRPr="001D0283">
              <w:t>&gt;1.44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F07133" w14:textId="77777777" w:rsidR="00A4478E" w:rsidRPr="001D0283" w:rsidRDefault="00A4478E" w:rsidP="00842D49">
            <w:pPr>
              <w:pStyle w:val="TAC"/>
            </w:pPr>
            <w:r w:rsidRPr="001D0283">
              <w:t>A6</w:t>
            </w:r>
          </w:p>
        </w:tc>
      </w:tr>
      <w:tr w:rsidR="00A4478E" w:rsidRPr="001D0283" w14:paraId="1B5BA694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FF5BA0" w14:textId="77777777" w:rsidR="00A4478E" w:rsidRPr="001D0283" w:rsidRDefault="00A4478E" w:rsidP="00842D49">
            <w:pPr>
              <w:pStyle w:val="TAC"/>
            </w:pPr>
            <w:r w:rsidRPr="001D0283">
              <w:t>20MHz</w:t>
            </w:r>
          </w:p>
        </w:tc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6AFBEA" w14:textId="77777777" w:rsidR="00A4478E" w:rsidRPr="001D0283" w:rsidRDefault="00A4478E" w:rsidP="00842D49">
            <w:pPr>
              <w:pStyle w:val="TAC"/>
              <w:rPr>
                <w:rFonts w:cs="Arial"/>
                <w:szCs w:val="18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1970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1990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44F2457" w14:textId="77777777" w:rsidR="00A4478E" w:rsidRPr="001D0283" w:rsidRDefault="00A4478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12.96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1D965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6DF5F1" w14:textId="77777777" w:rsidR="00A4478E" w:rsidRPr="001D0283" w:rsidRDefault="00A4478E" w:rsidP="00842D49">
            <w:pPr>
              <w:pStyle w:val="TAC"/>
            </w:pPr>
            <w:r w:rsidRPr="001D0283">
              <w:t>A5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81214C" w14:textId="77777777" w:rsidR="00A4478E" w:rsidRPr="001D0283" w:rsidRDefault="00A4478E" w:rsidP="00842D49">
            <w:pPr>
              <w:pStyle w:val="TAC"/>
            </w:pPr>
            <w:r w:rsidRPr="001D0283">
              <w:t>&lt;4.68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75F77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461FA4" w14:textId="77777777" w:rsidR="00A4478E" w:rsidRPr="001D0283" w:rsidRDefault="00A4478E" w:rsidP="00842D49">
            <w:pPr>
              <w:pStyle w:val="TAC"/>
            </w:pPr>
            <w:r w:rsidRPr="001D0283">
              <w:t>A5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388E06" w14:textId="77777777" w:rsidR="00A4478E" w:rsidRPr="001D0283" w:rsidRDefault="00A4478E" w:rsidP="00842D49">
            <w:pPr>
              <w:pStyle w:val="TAC"/>
            </w:pPr>
            <w:r w:rsidRPr="001D0283">
              <w:rPr>
                <w:rFonts w:cs="Arial"/>
                <w:szCs w:val="18"/>
              </w:rPr>
              <w:t>≥</w:t>
            </w:r>
            <w:r w:rsidRPr="001D0283">
              <w:t>4.68</w:t>
            </w:r>
          </w:p>
          <w:p w14:paraId="4FAD65E7" w14:textId="77777777" w:rsidR="00A4478E" w:rsidRPr="001D0283" w:rsidRDefault="00A4478E" w:rsidP="00842D49">
            <w:pPr>
              <w:pStyle w:val="TAC"/>
            </w:pPr>
            <w:r w:rsidRPr="001D0283">
              <w:t>&lt;12.96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2B3425" w14:textId="77777777" w:rsidR="00A4478E" w:rsidRPr="001D0283" w:rsidRDefault="00A4478E" w:rsidP="00842D49">
            <w:pPr>
              <w:pStyle w:val="TAC"/>
            </w:pPr>
            <w:r w:rsidRPr="001D0283">
              <w:t>&gt;2.16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7C587D" w14:textId="77777777" w:rsidR="00A4478E" w:rsidRPr="001D0283" w:rsidRDefault="00A4478E" w:rsidP="00842D49">
            <w:pPr>
              <w:pStyle w:val="TAC"/>
            </w:pPr>
            <w:r w:rsidRPr="001D0283">
              <w:t>A6</w:t>
            </w:r>
          </w:p>
        </w:tc>
      </w:tr>
      <w:tr w:rsidR="00A4478E" w:rsidRPr="001D0283" w14:paraId="4C078EFE" w14:textId="77777777" w:rsidTr="002D281E">
        <w:trPr>
          <w:jc w:val="center"/>
        </w:trPr>
        <w:tc>
          <w:tcPr>
            <w:tcW w:w="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123649" w14:textId="77777777" w:rsidR="00A4478E" w:rsidRPr="001D0283" w:rsidRDefault="00A4478E" w:rsidP="00842D49">
            <w:pPr>
              <w:pStyle w:val="TAC"/>
            </w:pPr>
            <w:r w:rsidRPr="001D0283">
              <w:t>20MHz</w:t>
            </w:r>
          </w:p>
        </w:tc>
        <w:tc>
          <w:tcPr>
            <w:tcW w:w="4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B9630A" w14:textId="77777777" w:rsidR="00A4478E" w:rsidRPr="001D0283" w:rsidRDefault="00A4478E" w:rsidP="00842D49">
            <w:pPr>
              <w:pStyle w:val="TAC"/>
              <w:rPr>
                <w:rFonts w:cs="Arial"/>
                <w:szCs w:val="18"/>
              </w:rPr>
            </w:pP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1990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1995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194C47" w14:textId="77777777" w:rsidR="00A4478E" w:rsidRPr="001D0283" w:rsidRDefault="00A4478E" w:rsidP="00842D49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11.52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00ADF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FDE700" w14:textId="77777777" w:rsidR="00A4478E" w:rsidRPr="001D0283" w:rsidRDefault="00A4478E" w:rsidP="00842D49">
            <w:pPr>
              <w:pStyle w:val="TAC"/>
            </w:pPr>
            <w:r w:rsidRPr="001D0283">
              <w:t>A5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93CA9B" w14:textId="77777777" w:rsidR="00A4478E" w:rsidRPr="001D0283" w:rsidRDefault="00A4478E" w:rsidP="00842D49">
            <w:pPr>
              <w:pStyle w:val="TAC"/>
            </w:pPr>
            <w:r w:rsidRPr="001D0283">
              <w:t>&lt;5.58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093D2" w14:textId="77777777" w:rsidR="00A4478E" w:rsidRPr="001D0283" w:rsidRDefault="00A4478E" w:rsidP="00842D49">
            <w:pPr>
              <w:pStyle w:val="TAC"/>
            </w:pP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C3AE44" w14:textId="77777777" w:rsidR="00A4478E" w:rsidRPr="001D0283" w:rsidRDefault="00A4478E" w:rsidP="00842D49">
            <w:pPr>
              <w:pStyle w:val="TAC"/>
            </w:pPr>
            <w:r w:rsidRPr="001D0283">
              <w:t>A5</w:t>
            </w:r>
          </w:p>
        </w:tc>
        <w:tc>
          <w:tcPr>
            <w:tcW w:w="5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012B6A" w14:textId="77777777" w:rsidR="00A4478E" w:rsidRPr="001D0283" w:rsidRDefault="00A4478E" w:rsidP="00842D49">
            <w:pPr>
              <w:pStyle w:val="TAC"/>
            </w:pPr>
            <w:r w:rsidRPr="001D0283">
              <w:rPr>
                <w:rFonts w:cs="Arial"/>
                <w:szCs w:val="18"/>
              </w:rPr>
              <w:t>≥</w:t>
            </w:r>
            <w:r w:rsidRPr="001D0283">
              <w:t>5.58</w:t>
            </w:r>
          </w:p>
          <w:p w14:paraId="7FEB4AA2" w14:textId="77777777" w:rsidR="00A4478E" w:rsidRPr="001D0283" w:rsidRDefault="00A4478E" w:rsidP="00842D49">
            <w:pPr>
              <w:pStyle w:val="TAC"/>
            </w:pPr>
            <w:r w:rsidRPr="001D0283">
              <w:t>&lt;11.52</w:t>
            </w:r>
          </w:p>
        </w:tc>
        <w:tc>
          <w:tcPr>
            <w:tcW w:w="5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9B33D9" w14:textId="77777777" w:rsidR="00A4478E" w:rsidRPr="001D0283" w:rsidRDefault="00A4478E" w:rsidP="00842D49">
            <w:pPr>
              <w:pStyle w:val="TAC"/>
            </w:pPr>
            <w:r w:rsidRPr="001D0283">
              <w:t>&gt;1.44</w:t>
            </w:r>
          </w:p>
        </w:tc>
        <w:tc>
          <w:tcPr>
            <w:tcW w:w="2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20BD35" w14:textId="77777777" w:rsidR="00A4478E" w:rsidRPr="001D0283" w:rsidRDefault="00A4478E" w:rsidP="00842D49">
            <w:pPr>
              <w:pStyle w:val="TAC"/>
            </w:pPr>
            <w:r w:rsidRPr="001D0283">
              <w:t>A6</w:t>
            </w:r>
          </w:p>
        </w:tc>
      </w:tr>
      <w:tr w:rsidR="00A4478E" w:rsidRPr="001D0283" w14:paraId="7CE70221" w14:textId="77777777" w:rsidTr="00842D49">
        <w:trPr>
          <w:jc w:val="center"/>
        </w:trPr>
        <w:tc>
          <w:tcPr>
            <w:tcW w:w="5000" w:type="pct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058B6D" w14:textId="77777777" w:rsidR="00A4478E" w:rsidRPr="001D0283" w:rsidRDefault="00A4478E" w:rsidP="00842D49">
            <w:pPr>
              <w:pStyle w:val="TAN"/>
            </w:pPr>
            <w:r w:rsidRPr="001D0283">
              <w:t>NOTE</w:t>
            </w:r>
            <w:r>
              <w:t xml:space="preserve"> </w:t>
            </w:r>
            <w:r w:rsidRPr="001D0283">
              <w:t>1:</w:t>
            </w:r>
            <w:r w:rsidRPr="001D0283">
              <w:tab/>
              <w:t>The</w:t>
            </w:r>
            <w:r>
              <w:t xml:space="preserve"> </w:t>
            </w:r>
            <w:r w:rsidRPr="001D0283">
              <w:t>A-MPR</w:t>
            </w:r>
            <w:r>
              <w:t xml:space="preserve"> </w:t>
            </w:r>
            <w:r w:rsidRPr="001D0283">
              <w:t>values</w:t>
            </w:r>
            <w:r>
              <w:t xml:space="preserve"> </w:t>
            </w:r>
            <w:r w:rsidRPr="001D0283">
              <w:t>are</w:t>
            </w:r>
            <w:r>
              <w:t xml:space="preserve"> </w:t>
            </w:r>
            <w:r w:rsidRPr="001D0283">
              <w:t>listed</w:t>
            </w:r>
            <w:r>
              <w:t xml:space="preserve"> </w:t>
            </w:r>
            <w:r w:rsidRPr="001D0283">
              <w:t>in</w:t>
            </w:r>
            <w:r>
              <w:t xml:space="preserve"> </w:t>
            </w:r>
            <w:r w:rsidRPr="001D0283">
              <w:t>Table</w:t>
            </w:r>
            <w:r>
              <w:t xml:space="preserve"> </w:t>
            </w:r>
            <w:r w:rsidRPr="001D0283">
              <w:t>6.2.3.15-2.</w:t>
            </w:r>
          </w:p>
          <w:p w14:paraId="44C2B6AE" w14:textId="77777777" w:rsidR="00A4478E" w:rsidRPr="001D0283" w:rsidRDefault="00A4478E" w:rsidP="00842D49">
            <w:pPr>
              <w:pStyle w:val="TAN"/>
            </w:pPr>
            <w:r w:rsidRPr="001D0283">
              <w:t>NOTE</w:t>
            </w:r>
            <w:r>
              <w:t xml:space="preserve"> </w:t>
            </w:r>
            <w:r w:rsidRPr="001D0283">
              <w:t>2:</w:t>
            </w:r>
            <w:r w:rsidRPr="001D0283">
              <w:tab/>
              <w:t>For</w:t>
            </w:r>
            <w:r>
              <w:t xml:space="preserve"> </w:t>
            </w:r>
            <w:r w:rsidRPr="001D0283">
              <w:t>any</w:t>
            </w:r>
            <w:r>
              <w:t xml:space="preserve"> </w:t>
            </w:r>
            <w:r w:rsidRPr="001D0283">
              <w:t>undefined</w:t>
            </w:r>
            <w:r>
              <w:t xml:space="preserve"> </w:t>
            </w:r>
            <w:r w:rsidRPr="001D0283">
              <w:t>region,</w:t>
            </w:r>
            <w:r>
              <w:t xml:space="preserve"> </w:t>
            </w:r>
            <w:r w:rsidRPr="001D0283">
              <w:t>MPR</w:t>
            </w:r>
            <w:r>
              <w:t xml:space="preserve"> </w:t>
            </w:r>
            <w:r w:rsidRPr="001D0283">
              <w:t>applies</w:t>
            </w:r>
          </w:p>
        </w:tc>
      </w:tr>
    </w:tbl>
    <w:p w14:paraId="3D9A2533" w14:textId="77777777" w:rsidR="008C27A2" w:rsidRDefault="008C27A2" w:rsidP="00C26A91"/>
    <w:p w14:paraId="4F5B6437" w14:textId="418E6EC2" w:rsidR="00A4478E" w:rsidRDefault="00A4478E" w:rsidP="00A4478E">
      <w:pPr>
        <w:keepNext/>
        <w:keepLines/>
        <w:spacing w:before="60"/>
        <w:jc w:val="center"/>
        <w:rPr>
          <w:rFonts w:ascii="Arial" w:hAnsi="Arial"/>
          <w:b/>
        </w:rPr>
      </w:pPr>
      <w:r w:rsidRPr="00681980">
        <w:rPr>
          <w:rFonts w:ascii="Arial" w:hAnsi="Arial"/>
          <w:b/>
        </w:rPr>
        <w:t xml:space="preserve">Table </w:t>
      </w:r>
      <w:r w:rsidR="0004239C">
        <w:rPr>
          <w:rFonts w:ascii="Arial" w:hAnsi="Arial"/>
          <w:b/>
          <w:lang w:val="en-US"/>
        </w:rPr>
        <w:t>4</w:t>
      </w:r>
      <w:r w:rsidRPr="00681980">
        <w:rPr>
          <w:rFonts w:ascii="Arial" w:hAnsi="Arial"/>
          <w:b/>
        </w:rPr>
        <w:t xml:space="preserve">: A-MPR for </w:t>
      </w:r>
      <w:r>
        <w:rPr>
          <w:rFonts w:ascii="Arial" w:hAnsi="Arial"/>
          <w:b/>
        </w:rPr>
        <w:t>-50 dBm/MHz for PC</w:t>
      </w:r>
      <w:r w:rsidR="00A70229">
        <w:rPr>
          <w:rFonts w:ascii="Arial" w:hAnsi="Arial"/>
          <w:b/>
        </w:rPr>
        <w:t>2</w:t>
      </w:r>
    </w:p>
    <w:tbl>
      <w:tblPr>
        <w:tblW w:w="9430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230"/>
        <w:gridCol w:w="1137"/>
        <w:gridCol w:w="1111"/>
        <w:gridCol w:w="1111"/>
        <w:gridCol w:w="628"/>
        <w:gridCol w:w="1174"/>
        <w:gridCol w:w="1111"/>
        <w:gridCol w:w="928"/>
      </w:tblGrid>
      <w:tr w:rsidR="005A08FD" w:rsidRPr="001D0283" w14:paraId="6A40AF8E" w14:textId="77777777" w:rsidTr="002D281E">
        <w:trPr>
          <w:jc w:val="center"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387D86" w14:textId="77777777" w:rsidR="005A08FD" w:rsidRPr="001D0283" w:rsidRDefault="005A08FD" w:rsidP="00842D49">
            <w:pPr>
              <w:pStyle w:val="TAH"/>
            </w:pPr>
            <w:r w:rsidRPr="001D0283">
              <w:t>Modulation/Waveform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34709F" w14:textId="77777777" w:rsidR="005A08FD" w:rsidRPr="001D0283" w:rsidRDefault="005A08FD" w:rsidP="00842D49">
            <w:pPr>
              <w:pStyle w:val="TAH"/>
            </w:pPr>
            <w:r w:rsidRPr="001D0283">
              <w:t>A1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D14FA9" w14:textId="77777777" w:rsidR="005A08FD" w:rsidRPr="001D0283" w:rsidRDefault="005A08FD" w:rsidP="00842D49">
            <w:pPr>
              <w:pStyle w:val="TAH"/>
            </w:pPr>
            <w:r w:rsidRPr="001D0283">
              <w:t>A2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A06AC" w14:textId="77777777" w:rsidR="005A08FD" w:rsidRPr="001D0283" w:rsidRDefault="005A08FD" w:rsidP="00842D49">
            <w:pPr>
              <w:pStyle w:val="TAH"/>
            </w:pPr>
            <w:r w:rsidRPr="001D0283">
              <w:t>A3</w:t>
            </w: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ECD20" w14:textId="77777777" w:rsidR="005A08FD" w:rsidRPr="001D0283" w:rsidRDefault="005A08FD" w:rsidP="00842D49">
            <w:pPr>
              <w:pStyle w:val="TAH"/>
            </w:pPr>
            <w:r w:rsidRPr="001D0283">
              <w:t>A4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019E5" w14:textId="77777777" w:rsidR="005A08FD" w:rsidRPr="001D0283" w:rsidRDefault="005A08FD" w:rsidP="00842D49">
            <w:pPr>
              <w:pStyle w:val="TAH"/>
            </w:pPr>
            <w:r w:rsidRPr="001D0283">
              <w:t>A5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4E34CB" w14:textId="77777777" w:rsidR="005A08FD" w:rsidRPr="001D0283" w:rsidRDefault="005A08FD" w:rsidP="00842D49">
            <w:pPr>
              <w:pStyle w:val="TAH"/>
            </w:pPr>
            <w:r w:rsidRPr="001D0283">
              <w:t>A6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C17FB" w14:textId="77777777" w:rsidR="005A08FD" w:rsidRPr="001D0283" w:rsidRDefault="005A08FD" w:rsidP="00842D49">
            <w:pPr>
              <w:pStyle w:val="TAH"/>
            </w:pPr>
            <w:r w:rsidRPr="001D0283">
              <w:t>A7</w:t>
            </w:r>
          </w:p>
        </w:tc>
      </w:tr>
      <w:tr w:rsidR="005A08FD" w:rsidRPr="001D0283" w14:paraId="7E4706EA" w14:textId="77777777" w:rsidTr="002D281E">
        <w:trPr>
          <w:jc w:val="center"/>
        </w:trPr>
        <w:tc>
          <w:tcPr>
            <w:tcW w:w="22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BBD57" w14:textId="77777777" w:rsidR="005A08FD" w:rsidRPr="001D0283" w:rsidRDefault="005A08FD" w:rsidP="00842D49">
            <w:pPr>
              <w:pStyle w:val="TAH"/>
            </w:pP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7BB9BE1" w14:textId="77777777" w:rsidR="005A08FD" w:rsidRPr="001D0283" w:rsidRDefault="005A08FD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7E873" w14:textId="77777777" w:rsidR="005A08FD" w:rsidRPr="001D0283" w:rsidRDefault="005A08FD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D31DB" w14:textId="77777777" w:rsidR="005A08FD" w:rsidRPr="001D0283" w:rsidRDefault="005A08FD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E939A" w14:textId="77777777" w:rsidR="005A08FD" w:rsidRPr="001D0283" w:rsidRDefault="005A08FD" w:rsidP="00842D49">
            <w:pPr>
              <w:pStyle w:val="TAH"/>
            </w:pPr>
            <w:r w:rsidRPr="001D0283">
              <w:t>Outer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123C7" w14:textId="77777777" w:rsidR="005A08FD" w:rsidRPr="001D0283" w:rsidRDefault="005A08FD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68946" w14:textId="77777777" w:rsidR="005A08FD" w:rsidRPr="001D0283" w:rsidRDefault="005A08FD" w:rsidP="00842D49">
            <w:pPr>
              <w:pStyle w:val="TAH"/>
            </w:pPr>
            <w:r w:rsidRPr="001D0283">
              <w:t>Outer/Inner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CFF32" w14:textId="77777777" w:rsidR="005A08FD" w:rsidRPr="001D0283" w:rsidRDefault="005A08FD" w:rsidP="00842D49">
            <w:pPr>
              <w:pStyle w:val="TAH"/>
            </w:pPr>
            <w:r w:rsidRPr="001D0283">
              <w:t>Outer</w:t>
            </w:r>
          </w:p>
        </w:tc>
      </w:tr>
      <w:tr w:rsidR="005A08FD" w:rsidRPr="001D0283" w14:paraId="4F2E28AD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E1327A" w14:textId="77777777" w:rsidR="005A08FD" w:rsidRPr="001D0283" w:rsidRDefault="005A08FD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PI/2</w:t>
            </w:r>
            <w:r>
              <w:t xml:space="preserve"> </w:t>
            </w:r>
            <w:r w:rsidRPr="001D0283">
              <w:t>BPSK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A225A" w14:textId="77777777" w:rsidR="005A08FD" w:rsidRPr="001D0283" w:rsidRDefault="005A08FD" w:rsidP="00842D49">
            <w:pPr>
              <w:pStyle w:val="TAC"/>
            </w:pPr>
            <w:r>
              <w:t>9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49ABB" w14:textId="77777777" w:rsidR="005A08FD" w:rsidRPr="001D0283" w:rsidRDefault="005A08FD" w:rsidP="00842D49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0CF13" w14:textId="77777777" w:rsidR="005A08FD" w:rsidRPr="001D0283" w:rsidRDefault="005A08FD" w:rsidP="00842D49">
            <w:pPr>
              <w:pStyle w:val="TAC"/>
            </w:pPr>
            <w:r>
              <w:t>0.5</w:t>
            </w: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4EF42" w14:textId="77777777" w:rsidR="005A08FD" w:rsidRPr="001D0283" w:rsidRDefault="005A08FD" w:rsidP="00842D49">
            <w:pPr>
              <w:pStyle w:val="TAC"/>
            </w:pPr>
            <w:r>
              <w:t>2.5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B8B45" w14:textId="77777777" w:rsidR="005A08FD" w:rsidRPr="001D0283" w:rsidRDefault="005A08FD" w:rsidP="00842D49">
            <w:pPr>
              <w:pStyle w:val="TAC"/>
            </w:pPr>
            <w:r>
              <w:t>16.5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ABD2B" w14:textId="77777777" w:rsidR="005A08FD" w:rsidRPr="001D0283" w:rsidRDefault="005A08FD" w:rsidP="00842D49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7F210" w14:textId="77777777" w:rsidR="005A08FD" w:rsidRPr="001D0283" w:rsidRDefault="005A08FD" w:rsidP="00842D49">
            <w:pPr>
              <w:pStyle w:val="TAC"/>
            </w:pPr>
          </w:p>
        </w:tc>
      </w:tr>
      <w:tr w:rsidR="005A08FD" w:rsidRPr="001D0283" w14:paraId="31E91FC7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DB5F06" w14:textId="77777777" w:rsidR="005A08FD" w:rsidRPr="001D0283" w:rsidRDefault="005A08FD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92B6A" w14:textId="77777777" w:rsidR="005A08FD" w:rsidRPr="001D0283" w:rsidRDefault="005A08FD" w:rsidP="00842D49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37139" w14:textId="77777777" w:rsidR="005A08FD" w:rsidRPr="001D0283" w:rsidRDefault="005A08FD" w:rsidP="00842D49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B913E" w14:textId="77777777" w:rsidR="005A08FD" w:rsidRPr="001D0283" w:rsidRDefault="005A08FD" w:rsidP="00842D49">
            <w:pPr>
              <w:pStyle w:val="TAC"/>
            </w:pPr>
            <w:r>
              <w:t>2</w:t>
            </w: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FC2FB" w14:textId="77777777" w:rsidR="005A08FD" w:rsidRPr="001D0283" w:rsidRDefault="005A08FD" w:rsidP="00842D49">
            <w:pPr>
              <w:pStyle w:val="TAC"/>
            </w:pPr>
            <w:r>
              <w:t>4.5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7C749" w14:textId="77777777" w:rsidR="005A08FD" w:rsidRPr="001D0283" w:rsidRDefault="005A08FD" w:rsidP="00842D49">
            <w:pPr>
              <w:pStyle w:val="TAC"/>
            </w:pPr>
            <w:r>
              <w:t>16.5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52CE3" w14:textId="77777777" w:rsidR="005A08FD" w:rsidRPr="001D0283" w:rsidRDefault="005A08FD" w:rsidP="00842D49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7D37D" w14:textId="77777777" w:rsidR="005A08FD" w:rsidRPr="001D0283" w:rsidRDefault="005A08FD" w:rsidP="00842D49">
            <w:pPr>
              <w:pStyle w:val="TAC"/>
            </w:pPr>
          </w:p>
        </w:tc>
      </w:tr>
      <w:tr w:rsidR="005A08FD" w:rsidRPr="001D0283" w14:paraId="55433B45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74E611" w14:textId="77777777" w:rsidR="005A08FD" w:rsidRPr="001D0283" w:rsidRDefault="005A08FD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AECAC" w14:textId="77777777" w:rsidR="005A08FD" w:rsidRPr="001D0283" w:rsidRDefault="005A08FD" w:rsidP="00842D49">
            <w:pPr>
              <w:pStyle w:val="TAC"/>
            </w:pPr>
            <w:r>
              <w:t>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65BCC" w14:textId="77777777" w:rsidR="005A08FD" w:rsidRPr="001D0283" w:rsidRDefault="005A08FD" w:rsidP="00842D49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C8EBC" w14:textId="77777777" w:rsidR="005A08FD" w:rsidRPr="001D0283" w:rsidRDefault="005A08FD" w:rsidP="00842D49">
            <w:pPr>
              <w:pStyle w:val="TAC"/>
            </w:pPr>
            <w:r>
              <w:t>2.5</w:t>
            </w: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C6BCF" w14:textId="77777777" w:rsidR="005A08FD" w:rsidRPr="001D0283" w:rsidRDefault="005A08FD" w:rsidP="00842D49">
            <w:pPr>
              <w:pStyle w:val="TAC"/>
            </w:pPr>
            <w:r>
              <w:t>4.5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0AFCE" w14:textId="77777777" w:rsidR="005A08FD" w:rsidRPr="001D0283" w:rsidRDefault="005A08FD" w:rsidP="00842D49">
            <w:pPr>
              <w:pStyle w:val="TAC"/>
            </w:pPr>
            <w:r>
              <w:t>16.5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52FE0" w14:textId="77777777" w:rsidR="005A08FD" w:rsidRPr="001D0283" w:rsidRDefault="005A08FD" w:rsidP="00842D49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A8D80" w14:textId="77777777" w:rsidR="005A08FD" w:rsidRPr="001D0283" w:rsidRDefault="005A08FD" w:rsidP="00842D49">
            <w:pPr>
              <w:pStyle w:val="TAC"/>
            </w:pPr>
          </w:p>
        </w:tc>
      </w:tr>
      <w:tr w:rsidR="005A08FD" w:rsidRPr="001D0283" w14:paraId="64394BEC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45A2C2" w14:textId="77777777" w:rsidR="005A08FD" w:rsidRPr="001D0283" w:rsidRDefault="005A08FD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19409" w14:textId="77777777" w:rsidR="005A08FD" w:rsidRPr="001D0283" w:rsidRDefault="005A08FD" w:rsidP="00842D49">
            <w:pPr>
              <w:pStyle w:val="TAC"/>
            </w:pPr>
            <w:r>
              <w:t>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919DF" w14:textId="77777777" w:rsidR="005A08FD" w:rsidRPr="001D0283" w:rsidRDefault="005A08FD" w:rsidP="00842D49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282EA" w14:textId="77777777" w:rsidR="005A08FD" w:rsidRPr="001D0283" w:rsidRDefault="005A08FD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50B12" w14:textId="77777777" w:rsidR="005A08FD" w:rsidRPr="001D0283" w:rsidRDefault="005A08FD" w:rsidP="00842D49">
            <w:pPr>
              <w:pStyle w:val="TAC"/>
            </w:pPr>
            <w:r>
              <w:t>4.5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696FD" w14:textId="77777777" w:rsidR="005A08FD" w:rsidRPr="001D0283" w:rsidRDefault="005A08FD" w:rsidP="00842D49">
            <w:pPr>
              <w:pStyle w:val="TAC"/>
            </w:pPr>
            <w:r>
              <w:t>17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B65DD" w14:textId="77777777" w:rsidR="005A08FD" w:rsidRPr="001D0283" w:rsidRDefault="005A08FD" w:rsidP="00842D49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FB616" w14:textId="77777777" w:rsidR="005A08FD" w:rsidRPr="001D0283" w:rsidRDefault="005A08FD" w:rsidP="00842D49">
            <w:pPr>
              <w:pStyle w:val="TAC"/>
            </w:pPr>
          </w:p>
        </w:tc>
      </w:tr>
      <w:tr w:rsidR="005A08FD" w:rsidRPr="001D0283" w14:paraId="644298EA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228616" w14:textId="77777777" w:rsidR="005A08FD" w:rsidRPr="001D0283" w:rsidRDefault="005A08FD" w:rsidP="00842D49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EBC4E" w14:textId="77777777" w:rsidR="005A08FD" w:rsidRPr="001D0283" w:rsidRDefault="005A08FD" w:rsidP="00842D49">
            <w:pPr>
              <w:pStyle w:val="TAC"/>
            </w:pPr>
            <w:r>
              <w:t>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ACCA9" w14:textId="77777777" w:rsidR="005A08FD" w:rsidRPr="001D0283" w:rsidRDefault="005A08FD" w:rsidP="00842D49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A3E72" w14:textId="77777777" w:rsidR="005A08FD" w:rsidRPr="001D0283" w:rsidRDefault="005A08FD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A6717" w14:textId="77777777" w:rsidR="005A08FD" w:rsidRPr="001D0283" w:rsidRDefault="005A08FD" w:rsidP="00842D49">
            <w:pPr>
              <w:pStyle w:val="TAC"/>
            </w:pP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1C8BA" w14:textId="77777777" w:rsidR="005A08FD" w:rsidRPr="001D0283" w:rsidRDefault="005A08FD" w:rsidP="00842D49">
            <w:pPr>
              <w:pStyle w:val="TAC"/>
            </w:pPr>
            <w:r>
              <w:t>17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E6CA5" w14:textId="77777777" w:rsidR="005A08FD" w:rsidRPr="001D0283" w:rsidRDefault="005A08FD" w:rsidP="00842D49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AF76A" w14:textId="77777777" w:rsidR="005A08FD" w:rsidRPr="001D0283" w:rsidRDefault="005A08FD" w:rsidP="00842D49">
            <w:pPr>
              <w:pStyle w:val="TAC"/>
            </w:pPr>
          </w:p>
        </w:tc>
      </w:tr>
      <w:tr w:rsidR="005A08FD" w:rsidRPr="001D0283" w14:paraId="439201B2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F12923" w14:textId="77777777" w:rsidR="005A08FD" w:rsidRPr="001D0283" w:rsidRDefault="005A08FD" w:rsidP="00842D49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425A3" w14:textId="77777777" w:rsidR="005A08FD" w:rsidRPr="001D0283" w:rsidRDefault="005A08FD" w:rsidP="00842D49">
            <w:pPr>
              <w:pStyle w:val="TAC"/>
            </w:pPr>
            <w:r>
              <w:t>11.5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4DD11" w14:textId="77777777" w:rsidR="005A08FD" w:rsidRPr="001D0283" w:rsidRDefault="005A08FD" w:rsidP="00842D49">
            <w:pPr>
              <w:pStyle w:val="TAC"/>
            </w:pPr>
            <w:r>
              <w:t>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1C2DF" w14:textId="77777777" w:rsidR="005A08FD" w:rsidRPr="001D0283" w:rsidRDefault="005A08FD" w:rsidP="00842D49">
            <w:pPr>
              <w:pStyle w:val="TAC"/>
            </w:pPr>
            <w:r>
              <w:t>3.5</w:t>
            </w: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DBBDA" w14:textId="77777777" w:rsidR="005A08FD" w:rsidRPr="001D0283" w:rsidRDefault="005A08FD" w:rsidP="00842D49">
            <w:pPr>
              <w:pStyle w:val="TAC"/>
            </w:pPr>
            <w:r>
              <w:t>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C880B" w14:textId="77777777" w:rsidR="005A08FD" w:rsidRPr="001D0283" w:rsidRDefault="005A08FD" w:rsidP="00842D49">
            <w:pPr>
              <w:pStyle w:val="TAC"/>
            </w:pPr>
            <w:r>
              <w:t>17.5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BCC8F" w14:textId="77777777" w:rsidR="005A08FD" w:rsidRPr="001D0283" w:rsidRDefault="005A08FD" w:rsidP="00842D49">
            <w:pPr>
              <w:pStyle w:val="TAC"/>
            </w:pPr>
            <w:r>
              <w:t>12.5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37D7D" w14:textId="77777777" w:rsidR="005A08FD" w:rsidRPr="001D0283" w:rsidRDefault="005A08FD" w:rsidP="00842D49">
            <w:pPr>
              <w:pStyle w:val="TAC"/>
            </w:pPr>
          </w:p>
        </w:tc>
      </w:tr>
      <w:tr w:rsidR="005A08FD" w:rsidRPr="001D0283" w14:paraId="3A68BD9C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57E8F9" w14:textId="77777777" w:rsidR="005A08FD" w:rsidRPr="001D0283" w:rsidRDefault="005A08FD" w:rsidP="00842D49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17418" w14:textId="77777777" w:rsidR="005A08FD" w:rsidRPr="001D0283" w:rsidRDefault="005A08FD" w:rsidP="00842D49">
            <w:pPr>
              <w:pStyle w:val="TAC"/>
            </w:pPr>
            <w:r>
              <w:t>11.5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F9C2D" w14:textId="77777777" w:rsidR="005A08FD" w:rsidRPr="001D0283" w:rsidRDefault="005A08FD" w:rsidP="00842D49">
            <w:pPr>
              <w:pStyle w:val="TAC"/>
            </w:pPr>
            <w:r>
              <w:t>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75413" w14:textId="77777777" w:rsidR="005A08FD" w:rsidRPr="001D0283" w:rsidRDefault="005A08FD" w:rsidP="00842D49">
            <w:pPr>
              <w:pStyle w:val="TAC"/>
            </w:pPr>
            <w:r>
              <w:t>3.5</w:t>
            </w: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211BB1" w14:textId="77777777" w:rsidR="005A08FD" w:rsidRPr="001D0283" w:rsidRDefault="005A08FD" w:rsidP="00842D49">
            <w:pPr>
              <w:pStyle w:val="TAC"/>
            </w:pPr>
            <w:r>
              <w:t>5.5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03761" w14:textId="77777777" w:rsidR="005A08FD" w:rsidRPr="001D0283" w:rsidRDefault="005A08FD" w:rsidP="00842D49">
            <w:pPr>
              <w:pStyle w:val="TAC"/>
            </w:pPr>
            <w:r>
              <w:t>17.5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97B86" w14:textId="77777777" w:rsidR="005A08FD" w:rsidRPr="001D0283" w:rsidRDefault="005A08FD" w:rsidP="00842D49">
            <w:pPr>
              <w:pStyle w:val="TAC"/>
            </w:pPr>
            <w:r>
              <w:t>12.5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4A41D" w14:textId="77777777" w:rsidR="005A08FD" w:rsidRPr="001D0283" w:rsidRDefault="005A08FD" w:rsidP="00842D49">
            <w:pPr>
              <w:pStyle w:val="TAC"/>
            </w:pPr>
          </w:p>
        </w:tc>
      </w:tr>
      <w:tr w:rsidR="005A08FD" w:rsidRPr="001D0283" w14:paraId="38BFDA58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3ED1AD" w14:textId="77777777" w:rsidR="005A08FD" w:rsidRPr="001D0283" w:rsidRDefault="005A08FD" w:rsidP="00842D49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EC90C" w14:textId="77777777" w:rsidR="005A08FD" w:rsidRPr="001D0283" w:rsidRDefault="005A08FD" w:rsidP="00842D49">
            <w:pPr>
              <w:pStyle w:val="TAC"/>
            </w:pPr>
            <w:r>
              <w:t>11.5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373C0" w14:textId="77777777" w:rsidR="005A08FD" w:rsidRPr="001D0283" w:rsidRDefault="005A08FD" w:rsidP="00842D49">
            <w:pPr>
              <w:pStyle w:val="TAC"/>
            </w:pPr>
            <w:r>
              <w:t>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C74E6" w14:textId="77777777" w:rsidR="005A08FD" w:rsidRPr="001D0283" w:rsidRDefault="005A08FD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D87D5" w14:textId="77777777" w:rsidR="005A08FD" w:rsidRPr="001D0283" w:rsidRDefault="005A08FD" w:rsidP="00842D49">
            <w:pPr>
              <w:pStyle w:val="TAC"/>
            </w:pPr>
            <w:r>
              <w:t>5.5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095A0" w14:textId="77777777" w:rsidR="005A08FD" w:rsidRPr="001D0283" w:rsidRDefault="005A08FD" w:rsidP="00842D49">
            <w:pPr>
              <w:pStyle w:val="TAC"/>
            </w:pPr>
            <w:r>
              <w:t>17.5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8EB26" w14:textId="77777777" w:rsidR="005A08FD" w:rsidRPr="001D0283" w:rsidRDefault="005A08FD" w:rsidP="00842D49">
            <w:pPr>
              <w:pStyle w:val="TAC"/>
            </w:pPr>
            <w:r>
              <w:t>12.5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81F5CE" w14:textId="77777777" w:rsidR="005A08FD" w:rsidRPr="001D0283" w:rsidRDefault="005A08FD" w:rsidP="00842D49">
            <w:pPr>
              <w:pStyle w:val="TAC"/>
            </w:pPr>
          </w:p>
        </w:tc>
      </w:tr>
      <w:tr w:rsidR="005A08FD" w:rsidRPr="001D0283" w14:paraId="25DEDB3A" w14:textId="77777777" w:rsidTr="00842D49">
        <w:trPr>
          <w:jc w:val="center"/>
        </w:trPr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283B36" w14:textId="77777777" w:rsidR="005A08FD" w:rsidRPr="001D0283" w:rsidRDefault="005A08FD" w:rsidP="00842D49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446E8" w14:textId="77777777" w:rsidR="005A08FD" w:rsidRPr="001D0283" w:rsidRDefault="005A08FD" w:rsidP="00842D49">
            <w:pPr>
              <w:pStyle w:val="TAC"/>
            </w:pPr>
            <w:r>
              <w:t>11.5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10646" w14:textId="77777777" w:rsidR="005A08FD" w:rsidRPr="001D0283" w:rsidRDefault="005A08FD" w:rsidP="00842D49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A9D06" w14:textId="77777777" w:rsidR="005A08FD" w:rsidRPr="001D0283" w:rsidRDefault="005A08FD" w:rsidP="00842D49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6B0BE" w14:textId="77777777" w:rsidR="005A08FD" w:rsidRPr="001D0283" w:rsidRDefault="005A08FD" w:rsidP="00842D49">
            <w:pPr>
              <w:pStyle w:val="TAC"/>
            </w:pP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74064" w14:textId="77777777" w:rsidR="005A08FD" w:rsidRPr="001D0283" w:rsidRDefault="005A08FD" w:rsidP="00842D49">
            <w:pPr>
              <w:pStyle w:val="TAC"/>
            </w:pPr>
            <w:r>
              <w:t>17.5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E0E3A" w14:textId="77777777" w:rsidR="005A08FD" w:rsidRPr="001D0283" w:rsidRDefault="005A08FD" w:rsidP="00842D49">
            <w:pPr>
              <w:pStyle w:val="TAC"/>
            </w:pPr>
            <w:r>
              <w:t>12.5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48F01" w14:textId="77777777" w:rsidR="005A08FD" w:rsidRPr="001D0283" w:rsidRDefault="005A08FD" w:rsidP="00842D49">
            <w:pPr>
              <w:pStyle w:val="TAC"/>
            </w:pPr>
          </w:p>
        </w:tc>
      </w:tr>
      <w:tr w:rsidR="005A08FD" w:rsidRPr="001D0283" w14:paraId="06005ACF" w14:textId="77777777" w:rsidTr="00842D49">
        <w:trPr>
          <w:jc w:val="center"/>
        </w:trPr>
        <w:tc>
          <w:tcPr>
            <w:tcW w:w="943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D0CF2" w14:textId="77777777" w:rsidR="005A08FD" w:rsidRPr="001D0283" w:rsidRDefault="005A08FD" w:rsidP="00842D49">
            <w:pPr>
              <w:pStyle w:val="TAN"/>
              <w:rPr>
                <w:rFonts w:eastAsia="Yu Mincho"/>
              </w:rPr>
            </w:pPr>
            <w:r w:rsidRPr="001D0283">
              <w:rPr>
                <w:rFonts w:eastAsia="Yu Mincho"/>
              </w:rPr>
              <w:t>NOTE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1:</w:t>
            </w:r>
            <w:r w:rsidRPr="001D0283">
              <w:rPr>
                <w:rFonts w:eastAsia="Yu Mincho"/>
              </w:rPr>
              <w:tab/>
              <w:t>The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backoff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applied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is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max(MPR,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A-MPR)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where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MPR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is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defined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in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Table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6.2.2-1</w:t>
            </w:r>
          </w:p>
          <w:p w14:paraId="4B3687B0" w14:textId="77777777" w:rsidR="005A08FD" w:rsidRPr="001D0283" w:rsidRDefault="005A08FD" w:rsidP="00842D49">
            <w:pPr>
              <w:pStyle w:val="TAN"/>
              <w:rPr>
                <w:rFonts w:eastAsia="Yu Mincho"/>
              </w:rPr>
            </w:pPr>
            <w:r w:rsidRPr="001D0283">
              <w:rPr>
                <w:rFonts w:eastAsia="Yu Mincho"/>
              </w:rPr>
              <w:t>NOTE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2:</w:t>
            </w:r>
            <w:r w:rsidRPr="001D0283">
              <w:rPr>
                <w:rFonts w:eastAsia="Yu Mincho"/>
              </w:rPr>
              <w:tab/>
              <w:t>Outer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and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inner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allocations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are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defined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in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clause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6.2.2</w:t>
            </w:r>
          </w:p>
        </w:tc>
      </w:tr>
    </w:tbl>
    <w:p w14:paraId="43173521" w14:textId="77777777" w:rsidR="008C27A2" w:rsidRDefault="008C27A2" w:rsidP="00C26A91"/>
    <w:p w14:paraId="776D821B" w14:textId="77777777" w:rsidR="00A4478E" w:rsidRDefault="00A4478E" w:rsidP="00C26A91"/>
    <w:p w14:paraId="0FEE0FD6" w14:textId="77777777" w:rsidR="00A4478E" w:rsidRDefault="00A4478E" w:rsidP="00C26A91"/>
    <w:p w14:paraId="17454378" w14:textId="77777777" w:rsidR="00A4478E" w:rsidRPr="00B022D2" w:rsidRDefault="00A4478E" w:rsidP="00C26A91"/>
    <w:p w14:paraId="79DCE916" w14:textId="1677511F" w:rsidR="0073496C" w:rsidRPr="00E92332" w:rsidRDefault="00333F1B" w:rsidP="0073496C">
      <w:pPr>
        <w:pStyle w:val="Heading1"/>
        <w:rPr>
          <w:lang w:val="en-US"/>
        </w:rPr>
      </w:pPr>
      <w:r w:rsidRPr="00E92332">
        <w:rPr>
          <w:lang w:val="en-US"/>
        </w:rPr>
        <w:lastRenderedPageBreak/>
        <w:t>5</w:t>
      </w:r>
      <w:r w:rsidR="0073496C" w:rsidRPr="00E92332">
        <w:rPr>
          <w:lang w:val="en-US"/>
        </w:rPr>
        <w:tab/>
        <w:t>Conclusion</w:t>
      </w:r>
      <w:r w:rsidR="00F1354A" w:rsidRPr="00E92332">
        <w:rPr>
          <w:lang w:val="en-US"/>
        </w:rPr>
        <w:t>s</w:t>
      </w:r>
    </w:p>
    <w:p w14:paraId="0B30FC97" w14:textId="11B13813" w:rsidR="00AF3BBE" w:rsidRDefault="00AF0890" w:rsidP="00C26A91">
      <w:pPr>
        <w:rPr>
          <w:lang w:val="en-US"/>
        </w:rPr>
      </w:pPr>
      <w:r w:rsidRPr="6CAAEDDD">
        <w:rPr>
          <w:lang w:val="en-US"/>
        </w:rPr>
        <w:t>We have simulated A-MPR for n25</w:t>
      </w:r>
      <w:r w:rsidR="006E1E70" w:rsidRPr="6CAAEDDD">
        <w:rPr>
          <w:lang w:val="en-US"/>
        </w:rPr>
        <w:t>6 for PC1 and PC2</w:t>
      </w:r>
      <w:r w:rsidRPr="6CAAEDDD">
        <w:rPr>
          <w:lang w:val="en-US"/>
        </w:rPr>
        <w:t xml:space="preserve">. </w:t>
      </w:r>
      <w:r w:rsidR="00166F8C" w:rsidRPr="6CAAEDDD">
        <w:rPr>
          <w:lang w:val="en-US"/>
        </w:rPr>
        <w:t>W</w:t>
      </w:r>
      <w:r w:rsidRPr="6CAAEDDD">
        <w:rPr>
          <w:lang w:val="en-US"/>
        </w:rPr>
        <w:t>e have made the following proposal</w:t>
      </w:r>
      <w:r w:rsidR="00166F8C" w:rsidRPr="6CAAEDDD">
        <w:rPr>
          <w:lang w:val="en-US"/>
        </w:rPr>
        <w:t xml:space="preserve"> based on our results and A-MPR regions</w:t>
      </w:r>
      <w:r w:rsidR="006E1E70" w:rsidRPr="6CAAEDDD">
        <w:rPr>
          <w:lang w:val="en-US"/>
        </w:rPr>
        <w:t>:</w:t>
      </w:r>
    </w:p>
    <w:p w14:paraId="48F25784" w14:textId="77777777" w:rsidR="00AF0890" w:rsidRPr="00E92332" w:rsidRDefault="27EE92CE" w:rsidP="6CAAEDDD">
      <w:pPr>
        <w:spacing w:line="257" w:lineRule="auto"/>
        <w:rPr>
          <w:b/>
          <w:bCs/>
        </w:rPr>
      </w:pPr>
      <w:r w:rsidRPr="6CAAEDDD">
        <w:rPr>
          <w:b/>
          <w:bCs/>
        </w:rPr>
        <w:t>Proposal 1: RAN4 shall consider the tables 1 to table 4 below for defining the A-MPR for n256 NS_24.</w:t>
      </w:r>
    </w:p>
    <w:p w14:paraId="574F10DA" w14:textId="77777777" w:rsidR="00AF0890" w:rsidRPr="00E92332" w:rsidRDefault="00AF0890" w:rsidP="00C26A91"/>
    <w:p w14:paraId="1D4C3E5A" w14:textId="60C83A56" w:rsidR="00AF0890" w:rsidRPr="00E92332" w:rsidRDefault="27EE92CE" w:rsidP="6CAAEDDD">
      <w:pPr>
        <w:keepNext/>
        <w:keepLines/>
        <w:spacing w:before="60"/>
        <w:jc w:val="center"/>
        <w:rPr>
          <w:rFonts w:ascii="Arial" w:hAnsi="Arial"/>
          <w:b/>
          <w:bCs/>
        </w:rPr>
      </w:pPr>
      <w:r w:rsidRPr="6CAAEDDD">
        <w:rPr>
          <w:rFonts w:ascii="Arial" w:hAnsi="Arial"/>
          <w:b/>
          <w:bCs/>
        </w:rPr>
        <w:lastRenderedPageBreak/>
        <w:t xml:space="preserve">Table </w:t>
      </w:r>
      <w:r w:rsidRPr="6CAAEDDD">
        <w:rPr>
          <w:rFonts w:ascii="Arial" w:hAnsi="Arial"/>
          <w:b/>
          <w:bCs/>
          <w:lang w:val="en-US"/>
        </w:rPr>
        <w:t>1</w:t>
      </w:r>
      <w:r w:rsidRPr="6CAAEDDD">
        <w:rPr>
          <w:rFonts w:ascii="Arial" w:hAnsi="Arial"/>
          <w:b/>
          <w:bCs/>
        </w:rPr>
        <w:t>: A-MPR regions for -50 dBm/MHz for PC1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899"/>
        <w:gridCol w:w="893"/>
        <w:gridCol w:w="1049"/>
        <w:gridCol w:w="1067"/>
        <w:gridCol w:w="497"/>
        <w:gridCol w:w="1048"/>
        <w:gridCol w:w="1067"/>
        <w:gridCol w:w="497"/>
        <w:gridCol w:w="1048"/>
        <w:gridCol w:w="1067"/>
        <w:gridCol w:w="497"/>
      </w:tblGrid>
      <w:tr w:rsidR="6CAAEDDD" w14:paraId="3CD8AA44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8AA0B77" w14:textId="77777777" w:rsidR="6CAAEDDD" w:rsidRDefault="6CAAEDDD" w:rsidP="6CAAEDDD">
            <w:pPr>
              <w:pStyle w:val="TAH"/>
            </w:pPr>
            <w:r>
              <w:t>Channel Bandwidth, MHz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0EEC347" w14:textId="77777777" w:rsidR="6CAAEDDD" w:rsidRDefault="6CAAEDDD" w:rsidP="6CAAEDDD">
            <w:pPr>
              <w:pStyle w:val="TAH"/>
            </w:pPr>
            <w:r>
              <w:t>Carrier Centre Frequency, Fc, MHz</w:t>
            </w:r>
          </w:p>
        </w:tc>
        <w:tc>
          <w:tcPr>
            <w:tcW w:w="2611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75F1F347" w14:textId="77777777" w:rsidR="6CAAEDDD" w:rsidRDefault="6CAAEDDD" w:rsidP="6CAAEDDD">
            <w:pPr>
              <w:pStyle w:val="TAH"/>
            </w:pPr>
            <w:r>
              <w:t>Region A</w:t>
            </w:r>
          </w:p>
        </w:tc>
        <w:tc>
          <w:tcPr>
            <w:tcW w:w="261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54BAF4" w14:textId="77777777" w:rsidR="6CAAEDDD" w:rsidRDefault="6CAAEDDD" w:rsidP="6CAAEDDD">
            <w:pPr>
              <w:pStyle w:val="TAH"/>
            </w:pPr>
            <w:r>
              <w:t>Region B</w:t>
            </w:r>
          </w:p>
        </w:tc>
        <w:tc>
          <w:tcPr>
            <w:tcW w:w="261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7D1334" w14:textId="77777777" w:rsidR="6CAAEDDD" w:rsidRDefault="6CAAEDDD" w:rsidP="6CAAEDDD">
            <w:pPr>
              <w:pStyle w:val="TAH"/>
            </w:pPr>
            <w:r>
              <w:t>Region C</w:t>
            </w:r>
          </w:p>
        </w:tc>
      </w:tr>
      <w:tr w:rsidR="6CAAEDDD" w14:paraId="575494BE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3D6BF" w14:textId="77777777" w:rsidR="6CAAEDDD" w:rsidRDefault="6CAAEDDD" w:rsidP="6CAAEDDD">
            <w:pPr>
              <w:pStyle w:val="TAH"/>
            </w:pP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77515" w14:textId="77777777" w:rsidR="6CAAEDDD" w:rsidRDefault="6CAAEDDD" w:rsidP="6CAAEDDD">
            <w:pPr>
              <w:pStyle w:val="TAH"/>
            </w:pP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325EAC3A" w14:textId="77777777" w:rsidR="6CAAEDDD" w:rsidRDefault="6CAAEDDD" w:rsidP="6CAAEDDD">
            <w:pPr>
              <w:pStyle w:val="TAH"/>
            </w:pPr>
            <w:proofErr w:type="spellStart"/>
            <w:r>
              <w:t>RB</w:t>
            </w:r>
            <w:r w:rsidRPr="6CAAEDDD">
              <w:rPr>
                <w:vertAlign w:val="subscript"/>
              </w:rPr>
              <w:t>end</w:t>
            </w:r>
            <w:proofErr w:type="spellEnd"/>
            <w:r>
              <w:t>*12*SCS</w:t>
            </w:r>
          </w:p>
          <w:p w14:paraId="6BFD9E8D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0FF55F" w14:textId="77777777" w:rsidR="6CAAEDDD" w:rsidRDefault="6CAAEDDD" w:rsidP="6CAAEDDD">
            <w:pPr>
              <w:pStyle w:val="TAH"/>
            </w:pPr>
            <w:r>
              <w:t>LCRB*12*SCS</w:t>
            </w:r>
          </w:p>
          <w:p w14:paraId="084B15D5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D21F01" w14:textId="77777777" w:rsidR="6CAAEDDD" w:rsidRDefault="6CAAEDDD" w:rsidP="6CAAEDDD">
            <w:pPr>
              <w:pStyle w:val="TAH"/>
            </w:pPr>
            <w:r>
              <w:t>A-MPR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182307" w14:textId="77777777" w:rsidR="6CAAEDDD" w:rsidRDefault="6CAAEDDD" w:rsidP="6CAAEDDD">
            <w:pPr>
              <w:pStyle w:val="TAH"/>
            </w:pPr>
            <w:proofErr w:type="spellStart"/>
            <w:r>
              <w:t>RB</w:t>
            </w:r>
            <w:r w:rsidRPr="6CAAEDDD">
              <w:rPr>
                <w:vertAlign w:val="subscript"/>
              </w:rPr>
              <w:t>end</w:t>
            </w:r>
            <w:proofErr w:type="spellEnd"/>
            <w:r>
              <w:t>*12*SCS</w:t>
            </w:r>
          </w:p>
          <w:p w14:paraId="48C84773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C02323" w14:textId="77777777" w:rsidR="6CAAEDDD" w:rsidRDefault="6CAAEDDD" w:rsidP="6CAAEDDD">
            <w:pPr>
              <w:pStyle w:val="TAH"/>
            </w:pPr>
            <w:r>
              <w:t>LCRB*12*SCS</w:t>
            </w:r>
          </w:p>
          <w:p w14:paraId="45013340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9A1E1C" w14:textId="77777777" w:rsidR="6CAAEDDD" w:rsidRDefault="6CAAEDDD" w:rsidP="6CAAEDDD">
            <w:pPr>
              <w:pStyle w:val="TAH"/>
            </w:pPr>
            <w:r>
              <w:t>A-MPR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B07045" w14:textId="77777777" w:rsidR="6CAAEDDD" w:rsidRDefault="6CAAEDDD" w:rsidP="6CAAEDDD">
            <w:pPr>
              <w:pStyle w:val="TAH"/>
            </w:pPr>
            <w:proofErr w:type="spellStart"/>
            <w:r>
              <w:t>RB</w:t>
            </w:r>
            <w:r w:rsidRPr="6CAAEDDD">
              <w:rPr>
                <w:vertAlign w:val="subscript"/>
              </w:rPr>
              <w:t>end</w:t>
            </w:r>
            <w:proofErr w:type="spellEnd"/>
            <w:r>
              <w:t>*12*SCS</w:t>
            </w:r>
          </w:p>
          <w:p w14:paraId="08836137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BF20D8" w14:textId="77777777" w:rsidR="6CAAEDDD" w:rsidRDefault="6CAAEDDD" w:rsidP="6CAAEDDD">
            <w:pPr>
              <w:pStyle w:val="TAH"/>
            </w:pPr>
            <w:r>
              <w:t>LCRB*12*SCS</w:t>
            </w:r>
          </w:p>
          <w:p w14:paraId="0EE3C00E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C36FED" w14:textId="77777777" w:rsidR="6CAAEDDD" w:rsidRDefault="6CAAEDDD" w:rsidP="6CAAEDDD">
            <w:pPr>
              <w:pStyle w:val="TAH"/>
            </w:pPr>
            <w:r>
              <w:t>A-MPR</w:t>
            </w:r>
          </w:p>
        </w:tc>
      </w:tr>
      <w:tr w:rsidR="6CAAEDDD" w14:paraId="0DD66FA3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3452EB" w14:textId="77777777" w:rsidR="6CAAEDDD" w:rsidRDefault="6CAAEDDD" w:rsidP="6CAAEDDD">
            <w:pPr>
              <w:pStyle w:val="TAC"/>
            </w:pPr>
            <w:r>
              <w:t>5MHz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8D9C66" w14:textId="77777777" w:rsidR="6CAAEDDD" w:rsidRDefault="6CAAEDDD" w:rsidP="6CAAEDDD">
            <w:pPr>
              <w:pStyle w:val="TAC"/>
            </w:pPr>
            <w:r>
              <w:t xml:space="preserve">1987.5 &lt; </w:t>
            </w:r>
            <w:r w:rsidRPr="6CAAEDDD">
              <w:rPr>
                <w:rFonts w:eastAsia="MS PGothic" w:cs="Arial"/>
                <w:lang w:eastAsia="ja-JP"/>
              </w:rPr>
              <w:t xml:space="preserve">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1992.5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63B367A2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8ADAC2A" w14:textId="77777777" w:rsidR="6CAAEDDD" w:rsidRDefault="6CAAEDDD" w:rsidP="6CAAEDDD">
            <w:pPr>
              <w:pStyle w:val="TAC"/>
            </w:pPr>
            <w:r>
              <w:t>&gt;3.24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597E792F" w14:textId="77777777" w:rsidR="6CAAEDDD" w:rsidRDefault="6CAAEDDD" w:rsidP="6CAAEDDD">
            <w:pPr>
              <w:pStyle w:val="TAC"/>
            </w:pPr>
            <w:r>
              <w:t>A7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604A9F68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616AF260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67E847F1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70177FB9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42E75F9A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3E508F48" w14:textId="77777777" w:rsidR="6CAAEDDD" w:rsidRDefault="6CAAEDDD" w:rsidP="6CAAEDDD">
            <w:pPr>
              <w:pStyle w:val="TAC"/>
            </w:pPr>
          </w:p>
        </w:tc>
      </w:tr>
      <w:tr w:rsidR="6CAAEDDD" w14:paraId="19B99816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FFA0D6" w14:textId="77777777" w:rsidR="6CAAEDDD" w:rsidRDefault="6CAAEDDD" w:rsidP="6CAAEDDD">
            <w:pPr>
              <w:pStyle w:val="TAC"/>
            </w:pPr>
            <w:r>
              <w:t>5MHz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23BFFE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1992.5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1997.5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7FA68425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6E7D8395" w14:textId="77777777" w:rsidR="6CAAEDDD" w:rsidRDefault="6CAAEDDD" w:rsidP="6CAAEDDD">
            <w:pPr>
              <w:pStyle w:val="TAC"/>
            </w:pPr>
            <w:r>
              <w:t>&gt;3.24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3085CC91" w14:textId="77777777" w:rsidR="6CAAEDDD" w:rsidRDefault="6CAAEDDD" w:rsidP="6CAAEDDD">
            <w:pPr>
              <w:pStyle w:val="TAC"/>
            </w:pPr>
            <w:r>
              <w:t>A4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758CA12B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3B976ED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AD6A84F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4B16C329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75C3BB99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4A84D90D" w14:textId="77777777" w:rsidR="6CAAEDDD" w:rsidRDefault="6CAAEDDD" w:rsidP="6CAAEDDD">
            <w:pPr>
              <w:pStyle w:val="TAC"/>
            </w:pPr>
          </w:p>
        </w:tc>
      </w:tr>
      <w:tr w:rsidR="00E80E8C" w14:paraId="58955A4E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5B75228D" w14:textId="77777777" w:rsidR="6CAAEDDD" w:rsidRDefault="6CAAEDDD" w:rsidP="6CAAEDDD">
            <w:pPr>
              <w:pStyle w:val="TAC"/>
            </w:pPr>
            <w:r>
              <w:t>5MHz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000000" w:themeColor="text1"/>
              <w:right w:val="single" w:sz="4" w:space="0" w:color="000000" w:themeColor="text1"/>
            </w:tcBorders>
          </w:tcPr>
          <w:p w14:paraId="1B43C24C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1997.5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2002.5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43CE6858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03CB76D7" w14:textId="77777777" w:rsidR="6CAAEDDD" w:rsidRDefault="6CAAEDDD" w:rsidP="6CAAEDDD">
            <w:pPr>
              <w:pStyle w:val="TAC"/>
            </w:pPr>
            <w:r>
              <w:t>&gt;1.98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634B6B3F" w14:textId="77777777" w:rsidR="6CAAEDDD" w:rsidRDefault="6CAAEDDD" w:rsidP="6CAAEDDD">
            <w:pPr>
              <w:pStyle w:val="TAC"/>
            </w:pPr>
            <w:r>
              <w:t>A1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0414CEB5" w14:textId="77777777" w:rsidR="6CAAEDDD" w:rsidRDefault="6CAAEDDD" w:rsidP="6CAAEDDD">
            <w:pPr>
              <w:pStyle w:val="TAC"/>
            </w:pPr>
            <w:r>
              <w:t>&gt;3.6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2AEBAF12" w14:textId="77777777" w:rsidR="6CAAEDDD" w:rsidRDefault="6CAAEDDD" w:rsidP="6CAAEDDD">
            <w:pPr>
              <w:pStyle w:val="TAC"/>
            </w:pPr>
            <w:r>
              <w:t>&gt;1.08 ≤1.98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6D69F802" w14:textId="77777777" w:rsidR="6CAAEDDD" w:rsidRDefault="6CAAEDDD" w:rsidP="6CAAEDDD">
            <w:pPr>
              <w:pStyle w:val="TAC"/>
            </w:pPr>
            <w:r>
              <w:t>A2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6FD89DB6" w14:textId="77777777" w:rsidR="6CAAEDDD" w:rsidRDefault="6CAAEDDD" w:rsidP="6CAAEDDD">
            <w:pPr>
              <w:pStyle w:val="TAC"/>
            </w:pPr>
            <w:r>
              <w:t>≤3.6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096EE692" w14:textId="77777777" w:rsidR="6CAAEDDD" w:rsidRDefault="6CAAEDDD" w:rsidP="6CAAEDDD">
            <w:pPr>
              <w:pStyle w:val="TAC"/>
            </w:pPr>
            <w:r>
              <w:t>≤1.98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18808F47" w14:textId="77777777" w:rsidR="6CAAEDDD" w:rsidRDefault="6CAAEDDD" w:rsidP="6CAAEDDD">
            <w:pPr>
              <w:pStyle w:val="TAC"/>
            </w:pPr>
            <w:r>
              <w:t>A3</w:t>
            </w:r>
          </w:p>
        </w:tc>
      </w:tr>
      <w:tr w:rsidR="00E80E8C" w14:paraId="4B58B406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B22A6A" w14:textId="77777777" w:rsidR="6CAAEDDD" w:rsidRDefault="6CAAEDDD" w:rsidP="6CAAEDDD">
            <w:pPr>
              <w:pStyle w:val="TAC"/>
            </w:pPr>
          </w:p>
        </w:tc>
        <w:tc>
          <w:tcPr>
            <w:tcW w:w="8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B0B6F7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3F6D7692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FF" w:themeFill="background1"/>
          </w:tcPr>
          <w:p w14:paraId="2567D871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283023C0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FF" w:themeFill="background1"/>
          </w:tcPr>
          <w:p w14:paraId="39DBE3D9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221225D8" w14:textId="77777777" w:rsidR="6CAAEDDD" w:rsidRDefault="6CAAEDDD" w:rsidP="6CAAEDDD">
            <w:pPr>
              <w:pStyle w:val="TAC"/>
            </w:pPr>
            <w:r>
              <w:t>≤1.08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3EAD2B13" w14:textId="77777777" w:rsidR="6CAAEDDD" w:rsidRDefault="6CAAEDDD" w:rsidP="6CAAEDDD">
            <w:pPr>
              <w:pStyle w:val="TAC"/>
            </w:pPr>
            <w:r>
              <w:t>A6</w:t>
            </w: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FF" w:themeFill="background1"/>
          </w:tcPr>
          <w:p w14:paraId="6D35D2B5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FF" w:themeFill="background1"/>
          </w:tcPr>
          <w:p w14:paraId="353F434E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FF" w:themeFill="background1"/>
          </w:tcPr>
          <w:p w14:paraId="129ACAAD" w14:textId="77777777" w:rsidR="6CAAEDDD" w:rsidRDefault="6CAAEDDD" w:rsidP="6CAAEDDD">
            <w:pPr>
              <w:pStyle w:val="TAC"/>
            </w:pPr>
          </w:p>
        </w:tc>
      </w:tr>
      <w:tr w:rsidR="00E80E8C" w14:paraId="118DB47F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ABEE49" w14:textId="77777777" w:rsidR="6CAAEDDD" w:rsidRDefault="6CAAEDDD" w:rsidP="6CAAEDDD">
            <w:pPr>
              <w:pStyle w:val="TAC"/>
            </w:pPr>
            <w:r>
              <w:t>10MHz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19FEA8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1975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1985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1B0CC532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  <w:r>
              <w:t>&gt;5.4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12301959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28DFB52C" w14:textId="77777777" w:rsidR="6CAAEDDD" w:rsidRDefault="6CAAEDDD" w:rsidP="6CAAEDDD">
            <w:pPr>
              <w:pStyle w:val="TAC"/>
            </w:pPr>
            <w:r>
              <w:t>A4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2B8E304F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4A8592F8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17922F72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36FECD54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1756B8CE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C92002" w14:textId="77777777" w:rsidR="6CAAEDDD" w:rsidRDefault="6CAAEDDD" w:rsidP="6CAAEDDD">
            <w:pPr>
              <w:pStyle w:val="TAC"/>
            </w:pPr>
          </w:p>
        </w:tc>
      </w:tr>
      <w:tr w:rsidR="6CAAEDDD" w14:paraId="2EE73A80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04268322" w14:textId="77777777" w:rsidR="6CAAEDDD" w:rsidRDefault="6CAAEDDD" w:rsidP="6CAAEDDD">
            <w:pPr>
              <w:pStyle w:val="TAC"/>
            </w:pPr>
            <w:r>
              <w:t>10MHz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</w:tcPr>
          <w:p w14:paraId="228C5C53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1985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5EF250A4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21098BB3" w14:textId="77777777" w:rsidR="6CAAEDDD" w:rsidRDefault="6CAAEDDD" w:rsidP="6CAAEDDD">
            <w:pPr>
              <w:pStyle w:val="TAC"/>
            </w:pPr>
            <w:r>
              <w:t>&gt;4.32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24697826" w14:textId="77777777" w:rsidR="6CAAEDDD" w:rsidRDefault="6CAAEDDD" w:rsidP="6CAAEDDD">
            <w:pPr>
              <w:pStyle w:val="TAC"/>
            </w:pPr>
            <w:r>
              <w:t>A1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59842DD9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7.2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42344D3E" w14:textId="77777777" w:rsidR="6CAAEDDD" w:rsidRDefault="6CAAEDDD" w:rsidP="6CAAEDDD">
            <w:pPr>
              <w:pStyle w:val="TAC"/>
            </w:pPr>
            <w:r>
              <w:t>&gt;1.08 ≤4.32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0F79FB40" w14:textId="77777777" w:rsidR="6CAAEDDD" w:rsidRDefault="6CAAEDDD" w:rsidP="6CAAEDDD">
            <w:pPr>
              <w:pStyle w:val="TAC"/>
            </w:pPr>
            <w:r>
              <w:t>A2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65B56C4F" w14:textId="77777777" w:rsidR="6CAAEDDD" w:rsidRDefault="6CAAEDDD" w:rsidP="6CAAEDDD">
            <w:pPr>
              <w:pStyle w:val="TAC"/>
            </w:pPr>
            <w:r>
              <w:t>&lt;7.2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41FC6EAF" w14:textId="77777777" w:rsidR="6CAAEDDD" w:rsidRDefault="6CAAEDDD" w:rsidP="6CAAEDDD">
            <w:pPr>
              <w:pStyle w:val="TAC"/>
            </w:pPr>
            <w:r>
              <w:t>≤4.32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FFFFFF" w:themeFill="background1"/>
          </w:tcPr>
          <w:p w14:paraId="1BC7DACD" w14:textId="77777777" w:rsidR="6CAAEDDD" w:rsidRDefault="6CAAEDDD" w:rsidP="6CAAEDDD">
            <w:pPr>
              <w:pStyle w:val="TAC"/>
            </w:pPr>
            <w:r>
              <w:t>A3</w:t>
            </w:r>
          </w:p>
        </w:tc>
      </w:tr>
      <w:tr w:rsidR="6CAAEDDD" w14:paraId="3146591E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1A0B1E" w14:textId="77777777" w:rsidR="6CAAEDDD" w:rsidRDefault="6CAAEDDD" w:rsidP="6CAAEDDD">
            <w:pPr>
              <w:pStyle w:val="TAC"/>
            </w:pPr>
          </w:p>
        </w:tc>
        <w:tc>
          <w:tcPr>
            <w:tcW w:w="8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DACFD5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14547271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1AB73D8F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5F7376D8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308B1DFE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0B7944FC" w14:textId="77777777" w:rsidR="6CAAEDDD" w:rsidRDefault="6CAAEDDD" w:rsidP="6CAAEDDD">
            <w:pPr>
              <w:pStyle w:val="TAC"/>
            </w:pPr>
            <w:r>
              <w:t>≤1.08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2FBC1880" w14:textId="77777777" w:rsidR="6CAAEDDD" w:rsidRDefault="6CAAEDDD" w:rsidP="6CAAEDDD">
            <w:pPr>
              <w:pStyle w:val="TAC"/>
            </w:pPr>
            <w:r>
              <w:t>A6</w:t>
            </w: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2F23AD30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1BB0EEEC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702826B8" w14:textId="77777777" w:rsidR="6CAAEDDD" w:rsidRDefault="6CAAEDDD" w:rsidP="6CAAEDDD">
            <w:pPr>
              <w:pStyle w:val="TAC"/>
            </w:pPr>
          </w:p>
        </w:tc>
      </w:tr>
      <w:tr w:rsidR="6CAAEDDD" w14:paraId="2E66C940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6ECF3F" w14:textId="77777777" w:rsidR="6CAAEDDD" w:rsidRDefault="6CAAEDDD" w:rsidP="6CAAEDDD">
            <w:pPr>
              <w:pStyle w:val="TAC"/>
            </w:pPr>
            <w:r>
              <w:t>10MHz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419B3D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1995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2000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31F084D6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  <w:r w:rsidRPr="6CAAEDDD">
              <w:rPr>
                <w:rFonts w:cs="Arial"/>
              </w:rPr>
              <w:t>≥</w:t>
            </w:r>
            <w:r>
              <w:t>5.76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24007EF8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B5B1B9B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1CFAFD68" w14:textId="77777777" w:rsidR="6CAAEDDD" w:rsidRDefault="6CAAEDDD" w:rsidP="6CAAEDDD">
            <w:pPr>
              <w:pStyle w:val="TAC"/>
            </w:pPr>
            <w:r>
              <w:t>&lt;3.06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54F00952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3592DA63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298D6D63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3.06</w:t>
            </w:r>
          </w:p>
          <w:p w14:paraId="35113865" w14:textId="77777777" w:rsidR="6CAAEDDD" w:rsidRDefault="6CAAEDDD" w:rsidP="6CAAEDDD">
            <w:pPr>
              <w:pStyle w:val="TAC"/>
            </w:pPr>
            <w:r>
              <w:t>&lt;5.76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63CC951B" w14:textId="77777777" w:rsidR="6CAAEDDD" w:rsidRDefault="6CAAEDDD" w:rsidP="6CAAEDDD">
            <w:pPr>
              <w:pStyle w:val="TAC"/>
            </w:pPr>
            <w:r>
              <w:t>&gt;1.44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24FB3D3F" w14:textId="77777777" w:rsidR="6CAAEDDD" w:rsidRDefault="6CAAEDDD" w:rsidP="6CAAEDDD">
            <w:pPr>
              <w:pStyle w:val="TAC"/>
            </w:pPr>
            <w:r>
              <w:t>A6</w:t>
            </w:r>
          </w:p>
        </w:tc>
      </w:tr>
      <w:tr w:rsidR="6CAAEDDD" w14:paraId="214A3DE4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18587E5F" w14:textId="77777777" w:rsidR="6CAAEDDD" w:rsidRDefault="6CAAEDDD" w:rsidP="6CAAEDDD">
            <w:pPr>
              <w:pStyle w:val="TAC"/>
            </w:pPr>
            <w:r>
              <w:t>15MHz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430D330D" w14:textId="77777777" w:rsidR="6CAAEDDD" w:rsidRDefault="6CAAEDDD" w:rsidP="6CAAEDDD">
            <w:pPr>
              <w:pStyle w:val="TAC"/>
              <w:rPr>
                <w:rFonts w:cs="Arial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1972.5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1987.5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45C85DF1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358F2187" w14:textId="77777777" w:rsidR="6CAAEDDD" w:rsidRDefault="6CAAEDDD" w:rsidP="6CAAEDDD">
            <w:pPr>
              <w:pStyle w:val="TAC"/>
            </w:pPr>
            <w:r>
              <w:t>&gt;6.84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3E2E84BB" w14:textId="77777777" w:rsidR="6CAAEDDD" w:rsidRDefault="6CAAEDDD" w:rsidP="6CAAEDDD">
            <w:pPr>
              <w:pStyle w:val="TAC"/>
            </w:pPr>
            <w:r>
              <w:t>A1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1246AD74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10.8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5D4A0" w14:textId="77777777" w:rsidR="6CAAEDDD" w:rsidRDefault="6CAAEDDD" w:rsidP="6CAAEDDD">
            <w:pPr>
              <w:pStyle w:val="TAC"/>
            </w:pPr>
            <w:r>
              <w:t>&gt;1.08 ≤6.84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5BCAE" w14:textId="77777777" w:rsidR="6CAAEDDD" w:rsidRDefault="6CAAEDDD" w:rsidP="6CAAEDDD">
            <w:pPr>
              <w:pStyle w:val="TAC"/>
            </w:pPr>
            <w:r>
              <w:t>A2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5DEE9D3B" w14:textId="77777777" w:rsidR="6CAAEDDD" w:rsidRDefault="6CAAEDDD" w:rsidP="6CAAEDDD">
            <w:pPr>
              <w:pStyle w:val="TAC"/>
            </w:pPr>
            <w:r>
              <w:t>&lt;10.8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3941883D" w14:textId="77777777" w:rsidR="6CAAEDDD" w:rsidRDefault="6CAAEDDD" w:rsidP="6CAAEDDD">
            <w:pPr>
              <w:pStyle w:val="TAC"/>
            </w:pPr>
            <w:r>
              <w:t>≤6.84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79777F90" w14:textId="77777777" w:rsidR="6CAAEDDD" w:rsidRDefault="6CAAEDDD" w:rsidP="6CAAEDDD">
            <w:pPr>
              <w:pStyle w:val="TAC"/>
            </w:pPr>
            <w:r>
              <w:t>A3</w:t>
            </w:r>
          </w:p>
        </w:tc>
      </w:tr>
      <w:tr w:rsidR="6CAAEDDD" w14:paraId="6E6B1344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5539D7" w14:textId="77777777" w:rsidR="6CAAEDDD" w:rsidRDefault="6CAAEDDD" w:rsidP="6CAAEDDD">
            <w:pPr>
              <w:pStyle w:val="TAC"/>
            </w:pPr>
          </w:p>
        </w:tc>
        <w:tc>
          <w:tcPr>
            <w:tcW w:w="894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157D60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8B8FBD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3151AD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25C918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BF4181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6567A8" w14:textId="77777777" w:rsidR="6CAAEDDD" w:rsidRDefault="6CAAEDDD" w:rsidP="6CAAEDDD">
            <w:pPr>
              <w:pStyle w:val="TAC"/>
            </w:pPr>
            <w:r>
              <w:t>≤1.08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0FC841" w14:textId="77777777" w:rsidR="6CAAEDDD" w:rsidRDefault="6CAAEDDD" w:rsidP="6CAAEDDD">
            <w:pPr>
              <w:pStyle w:val="TAC"/>
            </w:pPr>
            <w:r>
              <w:t>A6</w:t>
            </w: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DA9988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4F605A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AD2E90" w14:textId="77777777" w:rsidR="6CAAEDDD" w:rsidRDefault="6CAAEDDD" w:rsidP="6CAAEDDD">
            <w:pPr>
              <w:pStyle w:val="TAC"/>
            </w:pPr>
          </w:p>
        </w:tc>
      </w:tr>
      <w:tr w:rsidR="6CAAEDDD" w14:paraId="28836D35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5A2AE9" w14:textId="77777777" w:rsidR="6CAAEDDD" w:rsidRDefault="6CAAEDDD" w:rsidP="6CAAEDDD">
            <w:pPr>
              <w:pStyle w:val="TAC"/>
            </w:pPr>
            <w:r>
              <w:t>15MHz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28572C" w14:textId="77777777" w:rsidR="6CAAEDDD" w:rsidRDefault="6CAAEDDD" w:rsidP="6CAAEDDD">
            <w:pPr>
              <w:pStyle w:val="TAC"/>
              <w:rPr>
                <w:rFonts w:cs="Arial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1987.5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1997.5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7E24E3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8.64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EF3B78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397C49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00"/>
          </w:tcPr>
          <w:p w14:paraId="37A38816" w14:textId="77777777" w:rsidR="6CAAEDDD" w:rsidRDefault="6CAAEDDD" w:rsidP="6CAAEDDD">
            <w:pPr>
              <w:pStyle w:val="TAC"/>
            </w:pPr>
            <w:r>
              <w:t>&lt;4.14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29A4E6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4D5FFE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00"/>
          </w:tcPr>
          <w:p w14:paraId="1BD296BC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4.14</w:t>
            </w:r>
          </w:p>
          <w:p w14:paraId="2C9339BD" w14:textId="77777777" w:rsidR="6CAAEDDD" w:rsidRDefault="6CAAEDDD" w:rsidP="6CAAEDDD">
            <w:pPr>
              <w:pStyle w:val="TAC"/>
            </w:pPr>
            <w:r>
              <w:t>&lt;8.64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57A2C20F" w14:textId="77777777" w:rsidR="6CAAEDDD" w:rsidRDefault="6CAAEDDD" w:rsidP="6CAAEDDD">
            <w:pPr>
              <w:pStyle w:val="TAC"/>
            </w:pPr>
            <w:r>
              <w:t>&gt;1.44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A84CE2" w14:textId="77777777" w:rsidR="6CAAEDDD" w:rsidRDefault="6CAAEDDD" w:rsidP="6CAAEDDD">
            <w:pPr>
              <w:pStyle w:val="TAC"/>
            </w:pPr>
            <w:r>
              <w:t>A6</w:t>
            </w:r>
          </w:p>
        </w:tc>
      </w:tr>
      <w:tr w:rsidR="6CAAEDDD" w14:paraId="243AC3FE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FF66C4" w14:textId="77777777" w:rsidR="6CAAEDDD" w:rsidRDefault="6CAAEDDD" w:rsidP="6CAAEDDD">
            <w:pPr>
              <w:pStyle w:val="TAC"/>
            </w:pPr>
            <w:r>
              <w:t>20MHz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4A913D" w14:textId="77777777" w:rsidR="6CAAEDDD" w:rsidRDefault="6CAAEDDD" w:rsidP="6CAAEDDD">
            <w:pPr>
              <w:pStyle w:val="TAC"/>
              <w:rPr>
                <w:rFonts w:cs="Arial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1970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33C372F6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12.96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21362A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576245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00"/>
          </w:tcPr>
          <w:p w14:paraId="781B9FA7" w14:textId="77777777" w:rsidR="6CAAEDDD" w:rsidRDefault="6CAAEDDD" w:rsidP="6CAAEDDD">
            <w:pPr>
              <w:pStyle w:val="TAC"/>
            </w:pPr>
            <w:r>
              <w:t>&lt;4.86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79E98A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949310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00"/>
          </w:tcPr>
          <w:p w14:paraId="58AD790D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4.86</w:t>
            </w:r>
          </w:p>
          <w:p w14:paraId="1C005C54" w14:textId="77777777" w:rsidR="6CAAEDDD" w:rsidRDefault="6CAAEDDD" w:rsidP="6CAAEDDD">
            <w:pPr>
              <w:pStyle w:val="TAC"/>
            </w:pPr>
            <w:r>
              <w:t>&lt;12.96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172CAE42" w14:textId="77777777" w:rsidR="6CAAEDDD" w:rsidRDefault="6CAAEDDD" w:rsidP="6CAAEDDD">
            <w:pPr>
              <w:pStyle w:val="TAC"/>
            </w:pPr>
            <w:r>
              <w:t>&gt;2.16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B6AD46" w14:textId="77777777" w:rsidR="6CAAEDDD" w:rsidRDefault="6CAAEDDD" w:rsidP="6CAAEDDD">
            <w:pPr>
              <w:pStyle w:val="TAC"/>
            </w:pPr>
            <w:r>
              <w:t>A6</w:t>
            </w:r>
          </w:p>
        </w:tc>
      </w:tr>
      <w:tr w:rsidR="6CAAEDDD" w14:paraId="3E4A6EFA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6208FB" w14:textId="77777777" w:rsidR="6CAAEDDD" w:rsidRDefault="6CAAEDDD" w:rsidP="6CAAEDDD">
            <w:pPr>
              <w:pStyle w:val="TAC"/>
            </w:pPr>
            <w:r>
              <w:t>20MHz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9DD40D" w14:textId="77777777" w:rsidR="6CAAEDDD" w:rsidRDefault="6CAAEDDD" w:rsidP="6CAAEDDD">
            <w:pPr>
              <w:pStyle w:val="TAC"/>
              <w:rPr>
                <w:rFonts w:cs="Arial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1990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1995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8010CB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11.52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B1A34F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47858B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00"/>
          </w:tcPr>
          <w:p w14:paraId="05C23920" w14:textId="77777777" w:rsidR="6CAAEDDD" w:rsidRDefault="6CAAEDDD" w:rsidP="6CAAEDDD">
            <w:pPr>
              <w:pStyle w:val="TAC"/>
            </w:pPr>
            <w:r>
              <w:t>&lt;5.76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E3D1E9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C80093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00"/>
          </w:tcPr>
          <w:p w14:paraId="4FA272A8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5.76</w:t>
            </w:r>
          </w:p>
          <w:p w14:paraId="753D4101" w14:textId="77777777" w:rsidR="6CAAEDDD" w:rsidRDefault="6CAAEDDD" w:rsidP="6CAAEDDD">
            <w:pPr>
              <w:pStyle w:val="TAC"/>
            </w:pPr>
            <w:r>
              <w:t>&lt;11.52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737DC2C5" w14:textId="77777777" w:rsidR="6CAAEDDD" w:rsidRDefault="6CAAEDDD" w:rsidP="6CAAEDDD">
            <w:pPr>
              <w:pStyle w:val="TAC"/>
            </w:pPr>
            <w:r>
              <w:t>&gt;1.44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C808E5" w14:textId="77777777" w:rsidR="6CAAEDDD" w:rsidRDefault="6CAAEDDD" w:rsidP="6CAAEDDD">
            <w:pPr>
              <w:pStyle w:val="TAC"/>
            </w:pPr>
            <w:r>
              <w:t>A6</w:t>
            </w:r>
          </w:p>
        </w:tc>
      </w:tr>
      <w:tr w:rsidR="6CAAEDDD" w14:paraId="4DFF3ABE" w14:textId="77777777" w:rsidTr="6CAAEDDD">
        <w:trPr>
          <w:trHeight w:val="300"/>
          <w:jc w:val="center"/>
        </w:trPr>
        <w:tc>
          <w:tcPr>
            <w:tcW w:w="9629" w:type="dxa"/>
            <w:gridSpan w:val="11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B6DF75" w14:textId="77777777" w:rsidR="6CAAEDDD" w:rsidRDefault="6CAAEDDD" w:rsidP="6CAAEDDD">
            <w:pPr>
              <w:pStyle w:val="TAN"/>
            </w:pPr>
            <w:r>
              <w:t>NOTE 1:</w:t>
            </w:r>
            <w:r>
              <w:tab/>
              <w:t>The A-MPR values are listed in Table 6.2.3.15-2.</w:t>
            </w:r>
          </w:p>
          <w:p w14:paraId="74302245" w14:textId="77777777" w:rsidR="6CAAEDDD" w:rsidRDefault="6CAAEDDD" w:rsidP="6CAAEDDD">
            <w:pPr>
              <w:pStyle w:val="TAN"/>
            </w:pPr>
            <w:r>
              <w:t>NOTE 2:</w:t>
            </w:r>
            <w:r>
              <w:tab/>
              <w:t>For any undefined region, MPR applies</w:t>
            </w:r>
          </w:p>
        </w:tc>
      </w:tr>
    </w:tbl>
    <w:p w14:paraId="0C52FDF0" w14:textId="77777777" w:rsidR="00AF0890" w:rsidRPr="00E92332" w:rsidRDefault="00AF0890" w:rsidP="6CAAEDDD">
      <w:pPr>
        <w:keepNext/>
        <w:keepLines/>
        <w:spacing w:before="60"/>
        <w:rPr>
          <w:rFonts w:ascii="Arial" w:hAnsi="Arial"/>
          <w:b/>
          <w:bCs/>
        </w:rPr>
      </w:pPr>
    </w:p>
    <w:p w14:paraId="4CF9183C" w14:textId="69F41511" w:rsidR="00AF0890" w:rsidRPr="00E92332" w:rsidRDefault="27EE92CE" w:rsidP="6CAAEDDD">
      <w:pPr>
        <w:keepNext/>
        <w:keepLines/>
        <w:spacing w:before="60"/>
        <w:jc w:val="center"/>
        <w:rPr>
          <w:rFonts w:ascii="Arial" w:hAnsi="Arial"/>
          <w:b/>
          <w:bCs/>
        </w:rPr>
      </w:pPr>
      <w:r w:rsidRPr="6CAAEDDD">
        <w:rPr>
          <w:rFonts w:ascii="Arial" w:hAnsi="Arial"/>
          <w:b/>
          <w:bCs/>
        </w:rPr>
        <w:t xml:space="preserve">Table </w:t>
      </w:r>
      <w:r w:rsidRPr="6CAAEDDD">
        <w:rPr>
          <w:rFonts w:ascii="Arial" w:hAnsi="Arial"/>
          <w:b/>
          <w:bCs/>
          <w:lang w:val="en-US"/>
        </w:rPr>
        <w:t>2</w:t>
      </w:r>
      <w:r w:rsidRPr="6CAAEDDD">
        <w:rPr>
          <w:rFonts w:ascii="Arial" w:hAnsi="Arial"/>
          <w:b/>
          <w:bCs/>
        </w:rPr>
        <w:t>: A-MPR for -50 dBm/MHz for PC1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2171"/>
        <w:gridCol w:w="1187"/>
        <w:gridCol w:w="1187"/>
        <w:gridCol w:w="1187"/>
        <w:gridCol w:w="697"/>
        <w:gridCol w:w="1187"/>
        <w:gridCol w:w="1187"/>
        <w:gridCol w:w="826"/>
      </w:tblGrid>
      <w:tr w:rsidR="6CAAEDDD" w14:paraId="2873A296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F62006E" w14:textId="77777777" w:rsidR="6CAAEDDD" w:rsidRDefault="6CAAEDDD" w:rsidP="6CAAEDDD">
            <w:pPr>
              <w:pStyle w:val="TAH"/>
            </w:pPr>
            <w:r>
              <w:t>Modulation/Waveform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DF841" w14:textId="77777777" w:rsidR="6CAAEDDD" w:rsidRDefault="6CAAEDDD" w:rsidP="6CAAEDDD">
            <w:pPr>
              <w:pStyle w:val="TAH"/>
            </w:pPr>
            <w:r>
              <w:t>A1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E7EF6A" w14:textId="77777777" w:rsidR="6CAAEDDD" w:rsidRDefault="6CAAEDDD" w:rsidP="6CAAEDDD">
            <w:pPr>
              <w:pStyle w:val="TAH"/>
            </w:pPr>
            <w:r>
              <w:t>A2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535687" w14:textId="77777777" w:rsidR="6CAAEDDD" w:rsidRDefault="6CAAEDDD" w:rsidP="6CAAEDDD">
            <w:pPr>
              <w:pStyle w:val="TAH"/>
            </w:pPr>
            <w:r>
              <w:t>A3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B44B5E" w14:textId="77777777" w:rsidR="6CAAEDDD" w:rsidRDefault="6CAAEDDD" w:rsidP="6CAAEDDD">
            <w:pPr>
              <w:pStyle w:val="TAH"/>
            </w:pPr>
            <w:r>
              <w:t>A4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0805C6" w14:textId="77777777" w:rsidR="6CAAEDDD" w:rsidRDefault="6CAAEDDD" w:rsidP="6CAAEDDD">
            <w:pPr>
              <w:pStyle w:val="TAH"/>
            </w:pPr>
            <w:r>
              <w:t>A5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99CC83" w14:textId="77777777" w:rsidR="6CAAEDDD" w:rsidRDefault="6CAAEDDD" w:rsidP="6CAAEDDD">
            <w:pPr>
              <w:pStyle w:val="TAH"/>
            </w:pPr>
            <w:r>
              <w:t>A6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FAD2BB" w14:textId="77777777" w:rsidR="6CAAEDDD" w:rsidRDefault="6CAAEDDD" w:rsidP="6CAAEDDD">
            <w:pPr>
              <w:pStyle w:val="TAH"/>
            </w:pPr>
            <w:r>
              <w:t>A7</w:t>
            </w:r>
          </w:p>
        </w:tc>
      </w:tr>
      <w:tr w:rsidR="6CAAEDDD" w14:paraId="65CF5400" w14:textId="77777777" w:rsidTr="6CAAEDDD">
        <w:trPr>
          <w:trHeight w:val="300"/>
          <w:jc w:val="center"/>
        </w:trPr>
        <w:tc>
          <w:tcPr>
            <w:tcW w:w="22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DFD70" w14:textId="77777777" w:rsidR="6CAAEDDD" w:rsidRDefault="6CAAEDDD" w:rsidP="6CAAEDDD">
            <w:pPr>
              <w:pStyle w:val="TAH"/>
            </w:pP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646D78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B465F4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D7F777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7D623C" w14:textId="77777777" w:rsidR="6CAAEDDD" w:rsidRDefault="6CAAEDDD" w:rsidP="6CAAEDDD">
            <w:pPr>
              <w:pStyle w:val="TAH"/>
            </w:pPr>
            <w:r>
              <w:t>Outer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BF9B41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E8BB62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321993" w14:textId="77777777" w:rsidR="6CAAEDDD" w:rsidRDefault="6CAAEDDD" w:rsidP="6CAAEDDD">
            <w:pPr>
              <w:pStyle w:val="TAH"/>
            </w:pPr>
            <w:r>
              <w:t>Outer</w:t>
            </w:r>
          </w:p>
        </w:tc>
      </w:tr>
      <w:tr w:rsidR="6CAAEDDD" w14:paraId="49D6E74E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8507B6" w14:textId="77777777" w:rsidR="6CAAEDDD" w:rsidRDefault="6CAAEDDD" w:rsidP="6CAAEDDD">
            <w:pPr>
              <w:pStyle w:val="TAC"/>
            </w:pPr>
            <w:r>
              <w:t>DFT-s-OFDM PI/2 BPSK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1B88BC" w14:textId="77777777" w:rsidR="6CAAEDDD" w:rsidRDefault="6CAAEDDD" w:rsidP="6CAAEDDD">
            <w:pPr>
              <w:pStyle w:val="TAC"/>
            </w:pPr>
            <w:r>
              <w:t>8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5E7225" w14:textId="77777777" w:rsidR="6CAAEDDD" w:rsidRDefault="6CAAEDDD" w:rsidP="6CAAEDDD">
            <w:pPr>
              <w:pStyle w:val="TAC"/>
            </w:pPr>
            <w:r>
              <w:t>6.5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3107BF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2913DA" w14:textId="77777777" w:rsidR="6CAAEDDD" w:rsidRDefault="6CAAEDDD" w:rsidP="6CAAEDDD">
            <w:pPr>
              <w:pStyle w:val="TAC"/>
            </w:pPr>
            <w:r>
              <w:t>1.5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0985F1" w14:textId="77777777" w:rsidR="6CAAEDDD" w:rsidRDefault="6CAAEDDD" w:rsidP="6CAAEDDD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9F00E9" w14:textId="77777777" w:rsidR="6CAAEDDD" w:rsidRDefault="6CAAEDDD" w:rsidP="6CAAEDDD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0BFFE9" w14:textId="77777777" w:rsidR="6CAAEDDD" w:rsidRDefault="6CAAEDDD" w:rsidP="6CAAEDDD">
            <w:pPr>
              <w:pStyle w:val="TAC"/>
            </w:pPr>
          </w:p>
        </w:tc>
      </w:tr>
      <w:tr w:rsidR="6CAAEDDD" w14:paraId="67283788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23762C" w14:textId="77777777" w:rsidR="6CAAEDDD" w:rsidRDefault="6CAAEDDD" w:rsidP="6CAAEDDD">
            <w:pPr>
              <w:pStyle w:val="TAC"/>
            </w:pPr>
            <w:r>
              <w:t>DFT-s-OFDM QPSK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F299E9" w14:textId="77777777" w:rsidR="6CAAEDDD" w:rsidRDefault="6CAAEDDD" w:rsidP="6CAAEDDD">
            <w:pPr>
              <w:pStyle w:val="TAC"/>
            </w:pPr>
            <w:r>
              <w:t>9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C43D20" w14:textId="77777777" w:rsidR="6CAAEDDD" w:rsidRDefault="6CAAEDDD" w:rsidP="6CAAEDDD">
            <w:pPr>
              <w:pStyle w:val="TAC"/>
            </w:pPr>
            <w:r>
              <w:t>8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CFB8E4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BD134E" w14:textId="77777777" w:rsidR="6CAAEDDD" w:rsidRDefault="6CAAEDDD" w:rsidP="6CAAEDDD">
            <w:pPr>
              <w:pStyle w:val="TAC"/>
            </w:pPr>
            <w:r>
              <w:t>3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BDD99F" w14:textId="77777777" w:rsidR="6CAAEDDD" w:rsidRDefault="6CAAEDDD" w:rsidP="6CAAEDDD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6B481A" w14:textId="77777777" w:rsidR="6CAAEDDD" w:rsidRDefault="6CAAEDDD" w:rsidP="6CAAEDDD">
            <w:pPr>
              <w:pStyle w:val="TAC"/>
            </w:pPr>
            <w:r>
              <w:t>16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ACDCF1" w14:textId="77777777" w:rsidR="6CAAEDDD" w:rsidRDefault="6CAAEDDD" w:rsidP="6CAAEDDD">
            <w:pPr>
              <w:pStyle w:val="TAC"/>
            </w:pPr>
          </w:p>
        </w:tc>
      </w:tr>
      <w:tr w:rsidR="6CAAEDDD" w14:paraId="690BDF4C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3D81D4" w14:textId="77777777" w:rsidR="6CAAEDDD" w:rsidRDefault="6CAAEDDD" w:rsidP="6CAAEDDD">
            <w:pPr>
              <w:pStyle w:val="TAC"/>
            </w:pPr>
            <w:r>
              <w:t>DFT-s-OFDM 16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0D413F" w14:textId="77777777" w:rsidR="6CAAEDDD" w:rsidRDefault="6CAAEDDD" w:rsidP="6CAAEDDD">
            <w:pPr>
              <w:pStyle w:val="TAC"/>
            </w:pPr>
            <w:r>
              <w:t>9.5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007E92" w14:textId="77777777" w:rsidR="6CAAEDDD" w:rsidRDefault="6CAAEDDD" w:rsidP="6CAAEDDD">
            <w:pPr>
              <w:pStyle w:val="TAC"/>
            </w:pPr>
            <w:r>
              <w:t>8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1C1CA6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D7063D" w14:textId="77777777" w:rsidR="6CAAEDDD" w:rsidRDefault="6CAAEDDD" w:rsidP="6CAAEDDD">
            <w:pPr>
              <w:pStyle w:val="TAC"/>
            </w:pPr>
            <w:r>
              <w:t>3.5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B5113E" w14:textId="77777777" w:rsidR="6CAAEDDD" w:rsidRDefault="6CAAEDDD" w:rsidP="6CAAEDDD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C608A4" w14:textId="77777777" w:rsidR="6CAAEDDD" w:rsidRDefault="6CAAEDDD" w:rsidP="6CAAEDDD">
            <w:pPr>
              <w:pStyle w:val="TAC"/>
            </w:pPr>
            <w:r>
              <w:t>16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7D6DC0" w14:textId="77777777" w:rsidR="6CAAEDDD" w:rsidRDefault="6CAAEDDD" w:rsidP="6CAAEDDD">
            <w:pPr>
              <w:pStyle w:val="TAC"/>
            </w:pPr>
          </w:p>
        </w:tc>
      </w:tr>
      <w:tr w:rsidR="6CAAEDDD" w14:paraId="304D834A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7688C5" w14:textId="77777777" w:rsidR="6CAAEDDD" w:rsidRDefault="6CAAEDDD" w:rsidP="6CAAEDDD">
            <w:pPr>
              <w:pStyle w:val="TAC"/>
            </w:pPr>
            <w:r>
              <w:t>DFT-s-OFDM 64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346662" w14:textId="77777777" w:rsidR="6CAAEDDD" w:rsidRDefault="6CAAEDDD" w:rsidP="6CAAEDDD">
            <w:pPr>
              <w:pStyle w:val="TAC"/>
            </w:pPr>
            <w:r>
              <w:t>9.5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8CB2A4" w14:textId="77777777" w:rsidR="6CAAEDDD" w:rsidRDefault="6CAAEDDD" w:rsidP="6CAAEDDD">
            <w:pPr>
              <w:pStyle w:val="TAC"/>
            </w:pPr>
            <w:r>
              <w:t>8.5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7BF280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CBD8E4" w14:textId="77777777" w:rsidR="6CAAEDDD" w:rsidRDefault="6CAAEDDD" w:rsidP="6CAAEDDD">
            <w:pPr>
              <w:pStyle w:val="TAC"/>
            </w:pPr>
            <w:r>
              <w:t>3.5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2A01AB" w14:textId="77777777" w:rsidR="6CAAEDDD" w:rsidRDefault="6CAAEDDD" w:rsidP="6CAAEDDD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D4D7E3" w14:textId="77777777" w:rsidR="6CAAEDDD" w:rsidRDefault="6CAAEDDD" w:rsidP="6CAAEDDD">
            <w:pPr>
              <w:pStyle w:val="TAC"/>
            </w:pPr>
            <w:r>
              <w:t>16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9340DE" w14:textId="77777777" w:rsidR="6CAAEDDD" w:rsidRDefault="6CAAEDDD" w:rsidP="6CAAEDDD">
            <w:pPr>
              <w:pStyle w:val="TAC"/>
            </w:pPr>
          </w:p>
        </w:tc>
      </w:tr>
      <w:tr w:rsidR="6CAAEDDD" w14:paraId="536B8CCA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FCF549" w14:textId="77777777" w:rsidR="6CAAEDDD" w:rsidRDefault="6CAAEDDD" w:rsidP="6CAAEDDD">
            <w:pPr>
              <w:pStyle w:val="TAC"/>
            </w:pPr>
            <w:r>
              <w:t>DFT-s-OFDM 256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950E16" w14:textId="77777777" w:rsidR="6CAAEDDD" w:rsidRDefault="6CAAEDDD" w:rsidP="6CAAEDDD">
            <w:pPr>
              <w:pStyle w:val="TAC"/>
            </w:pPr>
            <w:r>
              <w:t>9.5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317EB5" w14:textId="77777777" w:rsidR="6CAAEDDD" w:rsidRDefault="6CAAEDDD" w:rsidP="6CAAEDDD">
            <w:pPr>
              <w:pStyle w:val="TAC"/>
            </w:pPr>
            <w:r>
              <w:t>8.5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963BAC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33CF64" w14:textId="77777777" w:rsidR="6CAAEDDD" w:rsidRDefault="6CAAEDDD" w:rsidP="6CAAEDDD">
            <w:pPr>
              <w:pStyle w:val="TAC"/>
            </w:pP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2D46BF" w14:textId="77777777" w:rsidR="6CAAEDDD" w:rsidRDefault="6CAAEDDD" w:rsidP="6CAAEDDD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9D1974" w14:textId="77777777" w:rsidR="6CAAEDDD" w:rsidRDefault="6CAAEDDD" w:rsidP="6CAAEDDD">
            <w:pPr>
              <w:pStyle w:val="TAC"/>
            </w:pPr>
            <w:r>
              <w:t>16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E3186B" w14:textId="77777777" w:rsidR="6CAAEDDD" w:rsidRDefault="6CAAEDDD" w:rsidP="6CAAEDDD">
            <w:pPr>
              <w:pStyle w:val="TAC"/>
            </w:pPr>
          </w:p>
        </w:tc>
      </w:tr>
      <w:tr w:rsidR="6CAAEDDD" w14:paraId="34E3E451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DC6C87" w14:textId="77777777" w:rsidR="6CAAEDDD" w:rsidRDefault="6CAAEDDD" w:rsidP="6CAAEDDD">
            <w:pPr>
              <w:pStyle w:val="TAC"/>
            </w:pPr>
            <w:r>
              <w:t>CP-OFDM QPSK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5B09B5" w14:textId="77777777" w:rsidR="6CAAEDDD" w:rsidRDefault="6CAAEDDD" w:rsidP="6CAAEDDD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FBEC94" w14:textId="77777777" w:rsidR="6CAAEDDD" w:rsidRDefault="6CAAEDDD" w:rsidP="6CAAEDDD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9F0420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F02478" w14:textId="77777777" w:rsidR="6CAAEDDD" w:rsidRDefault="6CAAEDDD" w:rsidP="6CAAEDDD">
            <w:pPr>
              <w:pStyle w:val="TAC"/>
            </w:pPr>
            <w:r>
              <w:t>4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05161D" w14:textId="77777777" w:rsidR="6CAAEDDD" w:rsidRDefault="6CAAEDDD" w:rsidP="6CAAEDDD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135A70" w14:textId="77777777" w:rsidR="6CAAEDDD" w:rsidRDefault="6CAAEDDD" w:rsidP="6CAAEDDD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788726" w14:textId="77777777" w:rsidR="6CAAEDDD" w:rsidRDefault="6CAAEDDD" w:rsidP="6CAAEDDD">
            <w:pPr>
              <w:pStyle w:val="TAC"/>
            </w:pPr>
          </w:p>
        </w:tc>
      </w:tr>
      <w:tr w:rsidR="6CAAEDDD" w14:paraId="2A99E3EF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EAE643" w14:textId="77777777" w:rsidR="6CAAEDDD" w:rsidRDefault="6CAAEDDD" w:rsidP="6CAAEDDD">
            <w:pPr>
              <w:pStyle w:val="TAC"/>
            </w:pPr>
            <w:r>
              <w:t>CP-OFDM 16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7C50E4" w14:textId="77777777" w:rsidR="6CAAEDDD" w:rsidRDefault="6CAAEDDD" w:rsidP="6CAAEDDD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BBBE92" w14:textId="77777777" w:rsidR="6CAAEDDD" w:rsidRDefault="6CAAEDDD" w:rsidP="6CAAEDDD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147BAF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C37418" w14:textId="77777777" w:rsidR="6CAAEDDD" w:rsidRDefault="6CAAEDDD" w:rsidP="6CAAEDDD">
            <w:pPr>
              <w:pStyle w:val="TAC"/>
            </w:pPr>
            <w:r>
              <w:t>4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EC06B5" w14:textId="77777777" w:rsidR="6CAAEDDD" w:rsidRDefault="6CAAEDDD" w:rsidP="6CAAEDDD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FBF83C" w14:textId="77777777" w:rsidR="6CAAEDDD" w:rsidRDefault="6CAAEDDD" w:rsidP="6CAAEDDD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DAA158" w14:textId="77777777" w:rsidR="6CAAEDDD" w:rsidRDefault="6CAAEDDD" w:rsidP="6CAAEDDD">
            <w:pPr>
              <w:pStyle w:val="TAC"/>
            </w:pPr>
          </w:p>
        </w:tc>
      </w:tr>
      <w:tr w:rsidR="6CAAEDDD" w14:paraId="3DA297F6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7975EC" w14:textId="77777777" w:rsidR="6CAAEDDD" w:rsidRDefault="6CAAEDDD" w:rsidP="6CAAEDDD">
            <w:pPr>
              <w:pStyle w:val="TAC"/>
            </w:pPr>
            <w:r>
              <w:t>CP-OFDM 64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3F6EE3" w14:textId="77777777" w:rsidR="6CAAEDDD" w:rsidRDefault="6CAAEDDD" w:rsidP="6CAAEDDD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18B1E8" w14:textId="77777777" w:rsidR="6CAAEDDD" w:rsidRDefault="6CAAEDDD" w:rsidP="6CAAEDDD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4820E9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A21CAD" w14:textId="77777777" w:rsidR="6CAAEDDD" w:rsidRDefault="6CAAEDDD" w:rsidP="6CAAEDDD">
            <w:pPr>
              <w:pStyle w:val="TAC"/>
            </w:pPr>
            <w:r>
              <w:t>4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3CC651" w14:textId="77777777" w:rsidR="6CAAEDDD" w:rsidRDefault="6CAAEDDD" w:rsidP="6CAAEDDD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8C3640" w14:textId="77777777" w:rsidR="6CAAEDDD" w:rsidRDefault="6CAAEDDD" w:rsidP="6CAAEDDD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4CB79F" w14:textId="77777777" w:rsidR="6CAAEDDD" w:rsidRDefault="6CAAEDDD" w:rsidP="6CAAEDDD">
            <w:pPr>
              <w:pStyle w:val="TAC"/>
            </w:pPr>
          </w:p>
        </w:tc>
      </w:tr>
      <w:tr w:rsidR="6CAAEDDD" w14:paraId="5E20EE1D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B5667C" w14:textId="77777777" w:rsidR="6CAAEDDD" w:rsidRDefault="6CAAEDDD" w:rsidP="6CAAEDDD">
            <w:pPr>
              <w:pStyle w:val="TAC"/>
            </w:pPr>
            <w:r>
              <w:t>CP-OFDM 256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641287" w14:textId="77777777" w:rsidR="6CAAEDDD" w:rsidRDefault="6CAAEDDD" w:rsidP="6CAAEDDD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A734B6" w14:textId="77777777" w:rsidR="6CAAEDDD" w:rsidRDefault="6CAAEDDD" w:rsidP="6CAAEDDD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1B9AFC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72B7FE" w14:textId="77777777" w:rsidR="6CAAEDDD" w:rsidRDefault="6CAAEDDD" w:rsidP="6CAAEDDD">
            <w:pPr>
              <w:pStyle w:val="TAC"/>
            </w:pP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65965A" w14:textId="77777777" w:rsidR="6CAAEDDD" w:rsidRDefault="6CAAEDDD" w:rsidP="6CAAEDDD">
            <w:pPr>
              <w:pStyle w:val="TAC"/>
            </w:pPr>
            <w:r>
              <w:t>21.5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EB7D33" w14:textId="77777777" w:rsidR="6CAAEDDD" w:rsidRDefault="6CAAEDDD" w:rsidP="6CAAEDDD">
            <w:pPr>
              <w:pStyle w:val="TAC"/>
            </w:pPr>
            <w:r>
              <w:t>16.5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99914F" w14:textId="77777777" w:rsidR="6CAAEDDD" w:rsidRDefault="6CAAEDDD" w:rsidP="6CAAEDDD">
            <w:pPr>
              <w:pStyle w:val="TAC"/>
            </w:pPr>
          </w:p>
        </w:tc>
      </w:tr>
      <w:tr w:rsidR="6CAAEDDD" w14:paraId="73AB4061" w14:textId="77777777" w:rsidTr="6CAAEDDD">
        <w:trPr>
          <w:trHeight w:val="300"/>
          <w:jc w:val="center"/>
        </w:trPr>
        <w:tc>
          <w:tcPr>
            <w:tcW w:w="9430" w:type="dxa"/>
            <w:gridSpan w:val="8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C18A0D" w14:textId="77777777" w:rsidR="6CAAEDDD" w:rsidRDefault="6CAAEDDD" w:rsidP="6CAAEDDD">
            <w:pPr>
              <w:pStyle w:val="TAN"/>
              <w:rPr>
                <w:rFonts w:eastAsia="Yu Mincho"/>
              </w:rPr>
            </w:pPr>
            <w:r w:rsidRPr="6CAAEDDD">
              <w:rPr>
                <w:rFonts w:eastAsia="Yu Mincho"/>
              </w:rPr>
              <w:t>NOTE 1:</w:t>
            </w:r>
            <w:r>
              <w:tab/>
            </w:r>
            <w:r w:rsidRPr="6CAAEDDD">
              <w:rPr>
                <w:rFonts w:eastAsia="Yu Mincho"/>
              </w:rPr>
              <w:t>The backoff applied is max(MPR, A-MPR) where MPR is defined in Table 6.2.2-1</w:t>
            </w:r>
          </w:p>
          <w:p w14:paraId="7744DE27" w14:textId="77777777" w:rsidR="6CAAEDDD" w:rsidRDefault="6CAAEDDD" w:rsidP="6CAAEDDD">
            <w:pPr>
              <w:pStyle w:val="TAN"/>
              <w:rPr>
                <w:rFonts w:eastAsia="Yu Mincho"/>
              </w:rPr>
            </w:pPr>
            <w:r w:rsidRPr="6CAAEDDD">
              <w:rPr>
                <w:rFonts w:eastAsia="Yu Mincho"/>
              </w:rPr>
              <w:t>NOTE 2:</w:t>
            </w:r>
            <w:r>
              <w:tab/>
            </w:r>
            <w:r w:rsidRPr="6CAAEDDD">
              <w:rPr>
                <w:rFonts w:eastAsia="Yu Mincho"/>
              </w:rPr>
              <w:t>Outer and inner allocations are defined in clause 6.2.2</w:t>
            </w:r>
          </w:p>
        </w:tc>
      </w:tr>
    </w:tbl>
    <w:p w14:paraId="1B3D7CFB" w14:textId="77777777" w:rsidR="00AF0890" w:rsidRPr="00E92332" w:rsidRDefault="00AF0890" w:rsidP="6CAAEDDD">
      <w:pPr>
        <w:keepNext/>
        <w:keepLines/>
        <w:spacing w:before="60"/>
        <w:jc w:val="center"/>
        <w:rPr>
          <w:rFonts w:ascii="Arial" w:hAnsi="Arial"/>
          <w:b/>
          <w:bCs/>
        </w:rPr>
      </w:pPr>
    </w:p>
    <w:p w14:paraId="48403E3D" w14:textId="5F6E7B88" w:rsidR="00AF0890" w:rsidRPr="00E92332" w:rsidRDefault="00AF0890" w:rsidP="00C26A91"/>
    <w:p w14:paraId="5573F22A" w14:textId="14B6609B" w:rsidR="00AF0890" w:rsidRPr="00E92332" w:rsidRDefault="27EE92CE" w:rsidP="6CAAEDDD">
      <w:pPr>
        <w:keepNext/>
        <w:keepLines/>
        <w:spacing w:before="60"/>
        <w:jc w:val="center"/>
        <w:rPr>
          <w:rFonts w:ascii="Arial" w:hAnsi="Arial"/>
          <w:b/>
          <w:bCs/>
        </w:rPr>
      </w:pPr>
      <w:r w:rsidRPr="6CAAEDDD">
        <w:rPr>
          <w:rFonts w:ascii="Arial" w:hAnsi="Arial"/>
          <w:b/>
          <w:bCs/>
        </w:rPr>
        <w:t xml:space="preserve">Table </w:t>
      </w:r>
      <w:r w:rsidRPr="6CAAEDDD">
        <w:rPr>
          <w:rFonts w:ascii="Arial" w:hAnsi="Arial"/>
          <w:b/>
          <w:bCs/>
          <w:lang w:val="en-US"/>
        </w:rPr>
        <w:t>3</w:t>
      </w:r>
      <w:r w:rsidRPr="6CAAEDDD">
        <w:rPr>
          <w:rFonts w:ascii="Arial" w:hAnsi="Arial"/>
          <w:b/>
          <w:bCs/>
        </w:rPr>
        <w:t>: A-MPR regions for -50 dBm/MHz for PC2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899"/>
        <w:gridCol w:w="893"/>
        <w:gridCol w:w="1049"/>
        <w:gridCol w:w="1067"/>
        <w:gridCol w:w="497"/>
        <w:gridCol w:w="1048"/>
        <w:gridCol w:w="1067"/>
        <w:gridCol w:w="497"/>
        <w:gridCol w:w="1048"/>
        <w:gridCol w:w="1067"/>
        <w:gridCol w:w="497"/>
      </w:tblGrid>
      <w:tr w:rsidR="6CAAEDDD" w14:paraId="46F07BD9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A7EB164" w14:textId="77777777" w:rsidR="6CAAEDDD" w:rsidRDefault="6CAAEDDD" w:rsidP="6CAAEDDD">
            <w:pPr>
              <w:pStyle w:val="TAH"/>
            </w:pPr>
            <w:r>
              <w:t>Channel Bandwidth, MHz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163D2FA" w14:textId="77777777" w:rsidR="6CAAEDDD" w:rsidRDefault="6CAAEDDD" w:rsidP="6CAAEDDD">
            <w:pPr>
              <w:pStyle w:val="TAH"/>
            </w:pPr>
            <w:r>
              <w:t>Carrier Centre Frequency, Fc, MHz</w:t>
            </w:r>
          </w:p>
        </w:tc>
        <w:tc>
          <w:tcPr>
            <w:tcW w:w="2611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06CF1B84" w14:textId="77777777" w:rsidR="6CAAEDDD" w:rsidRDefault="6CAAEDDD" w:rsidP="6CAAEDDD">
            <w:pPr>
              <w:pStyle w:val="TAH"/>
            </w:pPr>
            <w:r>
              <w:t>Region A</w:t>
            </w:r>
          </w:p>
        </w:tc>
        <w:tc>
          <w:tcPr>
            <w:tcW w:w="261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E26233" w14:textId="77777777" w:rsidR="6CAAEDDD" w:rsidRDefault="6CAAEDDD" w:rsidP="6CAAEDDD">
            <w:pPr>
              <w:pStyle w:val="TAH"/>
            </w:pPr>
            <w:r>
              <w:t>Region B</w:t>
            </w:r>
          </w:p>
        </w:tc>
        <w:tc>
          <w:tcPr>
            <w:tcW w:w="261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01A1BE" w14:textId="77777777" w:rsidR="6CAAEDDD" w:rsidRDefault="6CAAEDDD" w:rsidP="6CAAEDDD">
            <w:pPr>
              <w:pStyle w:val="TAH"/>
            </w:pPr>
            <w:r>
              <w:t>Region C</w:t>
            </w:r>
          </w:p>
        </w:tc>
      </w:tr>
      <w:tr w:rsidR="6CAAEDDD" w14:paraId="3CF86173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B3F3C" w14:textId="77777777" w:rsidR="6CAAEDDD" w:rsidRDefault="6CAAEDDD" w:rsidP="6CAAEDDD">
            <w:pPr>
              <w:pStyle w:val="TAH"/>
            </w:pPr>
          </w:p>
        </w:tc>
        <w:tc>
          <w:tcPr>
            <w:tcW w:w="8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4E1D5" w14:textId="77777777" w:rsidR="6CAAEDDD" w:rsidRDefault="6CAAEDDD" w:rsidP="6CAAEDDD">
            <w:pPr>
              <w:pStyle w:val="TAH"/>
            </w:pP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14:paraId="4B56F166" w14:textId="77777777" w:rsidR="6CAAEDDD" w:rsidRDefault="6CAAEDDD" w:rsidP="6CAAEDDD">
            <w:pPr>
              <w:pStyle w:val="TAH"/>
            </w:pPr>
            <w:proofErr w:type="spellStart"/>
            <w:r>
              <w:t>RB</w:t>
            </w:r>
            <w:r w:rsidRPr="6CAAEDDD">
              <w:rPr>
                <w:vertAlign w:val="subscript"/>
              </w:rPr>
              <w:t>end</w:t>
            </w:r>
            <w:proofErr w:type="spellEnd"/>
            <w:r>
              <w:t>*12*SCS</w:t>
            </w:r>
          </w:p>
          <w:p w14:paraId="7F61FBD4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F78A2D" w14:textId="77777777" w:rsidR="6CAAEDDD" w:rsidRDefault="6CAAEDDD" w:rsidP="6CAAEDDD">
            <w:pPr>
              <w:pStyle w:val="TAH"/>
            </w:pPr>
            <w:r>
              <w:t>LCRB*12*SCS</w:t>
            </w:r>
          </w:p>
          <w:p w14:paraId="2B48D94D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409E99" w14:textId="77777777" w:rsidR="6CAAEDDD" w:rsidRDefault="6CAAEDDD" w:rsidP="6CAAEDDD">
            <w:pPr>
              <w:pStyle w:val="TAH"/>
            </w:pPr>
            <w:r>
              <w:t>A-MPR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6091A8" w14:textId="77777777" w:rsidR="6CAAEDDD" w:rsidRDefault="6CAAEDDD" w:rsidP="6CAAEDDD">
            <w:pPr>
              <w:pStyle w:val="TAH"/>
            </w:pPr>
            <w:proofErr w:type="spellStart"/>
            <w:r>
              <w:t>RB</w:t>
            </w:r>
            <w:r w:rsidRPr="6CAAEDDD">
              <w:rPr>
                <w:vertAlign w:val="subscript"/>
              </w:rPr>
              <w:t>end</w:t>
            </w:r>
            <w:proofErr w:type="spellEnd"/>
            <w:r>
              <w:t>*12*SCS</w:t>
            </w:r>
          </w:p>
          <w:p w14:paraId="2EF0EA1C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3F1E61" w14:textId="77777777" w:rsidR="6CAAEDDD" w:rsidRDefault="6CAAEDDD" w:rsidP="6CAAEDDD">
            <w:pPr>
              <w:pStyle w:val="TAH"/>
            </w:pPr>
            <w:r>
              <w:t>LCRB*12*SCS</w:t>
            </w:r>
          </w:p>
          <w:p w14:paraId="0D3DFA24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96CF32" w14:textId="77777777" w:rsidR="6CAAEDDD" w:rsidRDefault="6CAAEDDD" w:rsidP="6CAAEDDD">
            <w:pPr>
              <w:pStyle w:val="TAH"/>
            </w:pPr>
            <w:r>
              <w:t>A-MPR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48ADF9" w14:textId="77777777" w:rsidR="6CAAEDDD" w:rsidRDefault="6CAAEDDD" w:rsidP="6CAAEDDD">
            <w:pPr>
              <w:pStyle w:val="TAH"/>
            </w:pPr>
            <w:proofErr w:type="spellStart"/>
            <w:r>
              <w:t>RB</w:t>
            </w:r>
            <w:r w:rsidRPr="6CAAEDDD">
              <w:rPr>
                <w:vertAlign w:val="subscript"/>
              </w:rPr>
              <w:t>end</w:t>
            </w:r>
            <w:proofErr w:type="spellEnd"/>
            <w:r>
              <w:t>*12*SCS</w:t>
            </w:r>
          </w:p>
          <w:p w14:paraId="535889F6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C19821" w14:textId="77777777" w:rsidR="6CAAEDDD" w:rsidRDefault="6CAAEDDD" w:rsidP="6CAAEDDD">
            <w:pPr>
              <w:pStyle w:val="TAH"/>
            </w:pPr>
            <w:r>
              <w:t>LCRB*12*SCS</w:t>
            </w:r>
          </w:p>
          <w:p w14:paraId="73C5C93A" w14:textId="77777777" w:rsidR="6CAAEDDD" w:rsidRDefault="6CAAEDDD" w:rsidP="6CAAEDDD">
            <w:pPr>
              <w:pStyle w:val="TAH"/>
            </w:pPr>
            <w:r>
              <w:t>MHz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1F0BC4" w14:textId="77777777" w:rsidR="6CAAEDDD" w:rsidRDefault="6CAAEDDD" w:rsidP="6CAAEDDD">
            <w:pPr>
              <w:pStyle w:val="TAH"/>
            </w:pPr>
            <w:r>
              <w:t>A-MPR</w:t>
            </w:r>
          </w:p>
        </w:tc>
      </w:tr>
      <w:tr w:rsidR="6CAAEDDD" w14:paraId="7BFC59B1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928FF9" w14:textId="77777777" w:rsidR="6CAAEDDD" w:rsidRDefault="6CAAEDDD" w:rsidP="6CAAEDDD">
            <w:pPr>
              <w:pStyle w:val="TAC"/>
            </w:pPr>
            <w:r>
              <w:t>5MHz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18B305" w14:textId="77777777" w:rsidR="6CAAEDDD" w:rsidRDefault="6CAAEDDD" w:rsidP="6CAAEDDD">
            <w:pPr>
              <w:pStyle w:val="TAC"/>
            </w:pPr>
            <w:r>
              <w:t xml:space="preserve">1987.5 &lt; </w:t>
            </w:r>
            <w:r w:rsidRPr="6CAAEDDD">
              <w:rPr>
                <w:rFonts w:eastAsia="MS PGothic" w:cs="Arial"/>
                <w:lang w:eastAsia="ja-JP"/>
              </w:rPr>
              <w:t xml:space="preserve">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1992.5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55C1C4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A41863" w14:textId="77777777" w:rsidR="6CAAEDDD" w:rsidRDefault="6CAAEDDD" w:rsidP="6CAAEDDD">
            <w:pPr>
              <w:pStyle w:val="TAC"/>
            </w:pPr>
            <w:r>
              <w:t>&gt;3.24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65CA2E" w14:textId="77777777" w:rsidR="6CAAEDDD" w:rsidRDefault="6CAAEDDD" w:rsidP="6CAAEDDD">
            <w:pPr>
              <w:pStyle w:val="TAC"/>
            </w:pPr>
            <w:r>
              <w:t>A7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A60D0E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FFB863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33A3DF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4D799D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E91188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1DC440" w14:textId="77777777" w:rsidR="6CAAEDDD" w:rsidRDefault="6CAAEDDD" w:rsidP="6CAAEDDD">
            <w:pPr>
              <w:pStyle w:val="TAC"/>
            </w:pPr>
          </w:p>
        </w:tc>
      </w:tr>
      <w:tr w:rsidR="6CAAEDDD" w14:paraId="2D2AF39C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41C370" w14:textId="77777777" w:rsidR="6CAAEDDD" w:rsidRDefault="6CAAEDDD" w:rsidP="6CAAEDDD">
            <w:pPr>
              <w:pStyle w:val="TAC"/>
            </w:pPr>
            <w:r>
              <w:t>5MHz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F1913E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1992.5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1997.5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3BB740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00"/>
          </w:tcPr>
          <w:p w14:paraId="06CA80E3" w14:textId="77777777" w:rsidR="6CAAEDDD" w:rsidRDefault="6CAAEDDD" w:rsidP="6CAAEDDD">
            <w:pPr>
              <w:pStyle w:val="TAC"/>
            </w:pPr>
            <w:r>
              <w:t>&gt;3.06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396F7C" w14:textId="77777777" w:rsidR="6CAAEDDD" w:rsidRDefault="6CAAEDDD" w:rsidP="6CAAEDDD">
            <w:pPr>
              <w:pStyle w:val="TAC"/>
            </w:pPr>
            <w:r>
              <w:t>A4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FFAD44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AE9F3F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7DB074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F32926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0CE591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9F3C6A" w14:textId="77777777" w:rsidR="6CAAEDDD" w:rsidRDefault="6CAAEDDD" w:rsidP="6CAAEDDD">
            <w:pPr>
              <w:pStyle w:val="TAC"/>
            </w:pPr>
          </w:p>
        </w:tc>
      </w:tr>
      <w:tr w:rsidR="6CAAEDDD" w14:paraId="3B427B86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0C701292" w14:textId="77777777" w:rsidR="6CAAEDDD" w:rsidRDefault="6CAAEDDD" w:rsidP="6CAAEDDD">
            <w:pPr>
              <w:pStyle w:val="TAC"/>
            </w:pPr>
            <w:r>
              <w:t>5MHz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000000" w:themeColor="text1"/>
              <w:right w:val="single" w:sz="4" w:space="0" w:color="000000" w:themeColor="text1"/>
            </w:tcBorders>
          </w:tcPr>
          <w:p w14:paraId="513B4087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1997.5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2002.5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79A74E8B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3D4408AE" w14:textId="77777777" w:rsidR="6CAAEDDD" w:rsidRDefault="6CAAEDDD" w:rsidP="6CAAEDDD">
            <w:pPr>
              <w:pStyle w:val="TAC"/>
            </w:pPr>
            <w:r>
              <w:t>&gt;1.98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18DA22D1" w14:textId="77777777" w:rsidR="6CAAEDDD" w:rsidRDefault="6CAAEDDD" w:rsidP="6CAAEDDD">
            <w:pPr>
              <w:pStyle w:val="TAC"/>
            </w:pPr>
            <w:r>
              <w:t>A1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566E9B4B" w14:textId="77777777" w:rsidR="6CAAEDDD" w:rsidRDefault="6CAAEDDD" w:rsidP="6CAAEDDD">
            <w:pPr>
              <w:pStyle w:val="TAC"/>
            </w:pPr>
            <w:r>
              <w:t>&gt;3.6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45C0A" w14:textId="77777777" w:rsidR="6CAAEDDD" w:rsidRDefault="6CAAEDDD" w:rsidP="6CAAEDDD">
            <w:pPr>
              <w:pStyle w:val="TAC"/>
            </w:pPr>
            <w:r>
              <w:t>&gt;1.08 ≤1.98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E5588" w14:textId="77777777" w:rsidR="6CAAEDDD" w:rsidRDefault="6CAAEDDD" w:rsidP="6CAAEDDD">
            <w:pPr>
              <w:pStyle w:val="TAC"/>
            </w:pPr>
            <w:r>
              <w:t>A2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6F27ECAF" w14:textId="77777777" w:rsidR="6CAAEDDD" w:rsidRDefault="6CAAEDDD" w:rsidP="6CAAEDDD">
            <w:pPr>
              <w:pStyle w:val="TAC"/>
            </w:pPr>
            <w:r>
              <w:t>≤3.6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6967EF61" w14:textId="77777777" w:rsidR="6CAAEDDD" w:rsidRDefault="6CAAEDDD" w:rsidP="6CAAEDDD">
            <w:pPr>
              <w:pStyle w:val="TAC"/>
            </w:pPr>
            <w:r>
              <w:t>≤1.98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558D499D" w14:textId="77777777" w:rsidR="6CAAEDDD" w:rsidRDefault="6CAAEDDD" w:rsidP="6CAAEDDD">
            <w:pPr>
              <w:pStyle w:val="TAC"/>
            </w:pPr>
            <w:r>
              <w:t>A3</w:t>
            </w:r>
          </w:p>
        </w:tc>
      </w:tr>
      <w:tr w:rsidR="6CAAEDDD" w14:paraId="28663F93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2BE849" w14:textId="77777777" w:rsidR="6CAAEDDD" w:rsidRDefault="6CAAEDDD" w:rsidP="6CAAEDDD">
            <w:pPr>
              <w:pStyle w:val="TAC"/>
            </w:pPr>
          </w:p>
        </w:tc>
        <w:tc>
          <w:tcPr>
            <w:tcW w:w="8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7D14C2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</w:tcPr>
          <w:p w14:paraId="41F999D1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3926701C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75D0DB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22C98F4F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4200F4" w14:textId="77777777" w:rsidR="6CAAEDDD" w:rsidRDefault="6CAAEDDD" w:rsidP="6CAAEDDD">
            <w:pPr>
              <w:pStyle w:val="TAC"/>
            </w:pPr>
            <w:r>
              <w:t>≤1.08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372ED6" w14:textId="77777777" w:rsidR="6CAAEDDD" w:rsidRDefault="6CAAEDDD" w:rsidP="6CAAEDDD">
            <w:pPr>
              <w:pStyle w:val="TAC"/>
            </w:pPr>
            <w:r>
              <w:t>A6</w:t>
            </w: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77C348A7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00855AC4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2E93A2E4" w14:textId="77777777" w:rsidR="6CAAEDDD" w:rsidRDefault="6CAAEDDD" w:rsidP="6CAAEDDD">
            <w:pPr>
              <w:pStyle w:val="TAC"/>
            </w:pPr>
          </w:p>
        </w:tc>
      </w:tr>
      <w:tr w:rsidR="6CAAEDDD" w14:paraId="3C5AE18E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B2FBD0" w14:textId="77777777" w:rsidR="6CAAEDDD" w:rsidRDefault="6CAAEDDD" w:rsidP="6CAAEDDD">
            <w:pPr>
              <w:pStyle w:val="TAC"/>
            </w:pPr>
            <w:r>
              <w:t>10MHz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8560AD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1975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1985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A6751B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  <w:r>
              <w:t>&gt;5.4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B04E3C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585A72" w14:textId="77777777" w:rsidR="6CAAEDDD" w:rsidRDefault="6CAAEDDD" w:rsidP="6CAAEDDD">
            <w:pPr>
              <w:pStyle w:val="TAC"/>
            </w:pPr>
            <w:r>
              <w:t>A4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0C0868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CABB7A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F40072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53F4B6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9156D2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5591B5" w14:textId="77777777" w:rsidR="6CAAEDDD" w:rsidRDefault="6CAAEDDD" w:rsidP="6CAAEDDD">
            <w:pPr>
              <w:pStyle w:val="TAC"/>
            </w:pPr>
          </w:p>
        </w:tc>
      </w:tr>
      <w:tr w:rsidR="6CAAEDDD" w14:paraId="1F5ADB0E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336766B5" w14:textId="77777777" w:rsidR="6CAAEDDD" w:rsidRDefault="6CAAEDDD" w:rsidP="6CAAEDDD">
            <w:pPr>
              <w:pStyle w:val="TAC"/>
            </w:pPr>
            <w:r>
              <w:t>10MHz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</w:tcPr>
          <w:p w14:paraId="53480229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1985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20688502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513A64E4" w14:textId="77777777" w:rsidR="6CAAEDDD" w:rsidRDefault="6CAAEDDD" w:rsidP="6CAAEDDD">
            <w:pPr>
              <w:pStyle w:val="TAC"/>
            </w:pPr>
            <w:r>
              <w:t>&gt;4.32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29E8B5D6" w14:textId="77777777" w:rsidR="6CAAEDDD" w:rsidRDefault="6CAAEDDD" w:rsidP="6CAAEDDD">
            <w:pPr>
              <w:pStyle w:val="TAC"/>
            </w:pPr>
            <w:r>
              <w:t>A1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5AF95942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7.2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CDF490" w14:textId="77777777" w:rsidR="6CAAEDDD" w:rsidRDefault="6CAAEDDD" w:rsidP="6CAAEDDD">
            <w:pPr>
              <w:pStyle w:val="TAC"/>
            </w:pPr>
            <w:r>
              <w:t>&gt;1.08 ≤4.32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D0D6A" w14:textId="77777777" w:rsidR="6CAAEDDD" w:rsidRDefault="6CAAEDDD" w:rsidP="6CAAEDDD">
            <w:pPr>
              <w:pStyle w:val="TAC"/>
            </w:pPr>
            <w:r>
              <w:t>A2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676FE0E5" w14:textId="77777777" w:rsidR="6CAAEDDD" w:rsidRDefault="6CAAEDDD" w:rsidP="6CAAEDDD">
            <w:pPr>
              <w:pStyle w:val="TAC"/>
            </w:pPr>
            <w:r>
              <w:t>&lt;7.2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10F7EC15" w14:textId="77777777" w:rsidR="6CAAEDDD" w:rsidRDefault="6CAAEDDD" w:rsidP="6CAAEDDD">
            <w:pPr>
              <w:pStyle w:val="TAC"/>
            </w:pPr>
            <w:r>
              <w:t>≤4.32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48A176C6" w14:textId="77777777" w:rsidR="6CAAEDDD" w:rsidRDefault="6CAAEDDD" w:rsidP="6CAAEDDD">
            <w:pPr>
              <w:pStyle w:val="TAC"/>
            </w:pPr>
            <w:r>
              <w:t>A3</w:t>
            </w:r>
          </w:p>
        </w:tc>
      </w:tr>
      <w:tr w:rsidR="6CAAEDDD" w14:paraId="01F54094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317ACB" w14:textId="77777777" w:rsidR="6CAAEDDD" w:rsidRDefault="6CAAEDDD" w:rsidP="6CAAEDDD">
            <w:pPr>
              <w:pStyle w:val="TAC"/>
            </w:pPr>
          </w:p>
        </w:tc>
        <w:tc>
          <w:tcPr>
            <w:tcW w:w="8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831CFA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900048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7D67C4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317DB8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E6FCAF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3A324" w14:textId="77777777" w:rsidR="6CAAEDDD" w:rsidRDefault="6CAAEDDD" w:rsidP="6CAAEDDD">
            <w:pPr>
              <w:pStyle w:val="TAC"/>
            </w:pPr>
            <w:r>
              <w:t>≤1.08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A00D7" w14:textId="77777777" w:rsidR="6CAAEDDD" w:rsidRDefault="6CAAEDDD" w:rsidP="6CAAEDDD">
            <w:pPr>
              <w:pStyle w:val="TAC"/>
            </w:pPr>
            <w:r>
              <w:t>A6</w:t>
            </w: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F895F5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58FF8F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0B0E40" w14:textId="77777777" w:rsidR="6CAAEDDD" w:rsidRDefault="6CAAEDDD" w:rsidP="6CAAEDDD">
            <w:pPr>
              <w:pStyle w:val="TAC"/>
            </w:pPr>
          </w:p>
        </w:tc>
      </w:tr>
      <w:tr w:rsidR="6CAAEDDD" w14:paraId="298F1324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574465" w14:textId="77777777" w:rsidR="6CAAEDDD" w:rsidRDefault="6CAAEDDD" w:rsidP="6CAAEDDD">
            <w:pPr>
              <w:pStyle w:val="TAC"/>
            </w:pPr>
            <w:r>
              <w:t>10MHz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41E10C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1995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2000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</w:tcPr>
          <w:p w14:paraId="08A18A18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  <w:r w:rsidRPr="6CAAEDDD">
              <w:rPr>
                <w:rFonts w:cs="Arial"/>
              </w:rPr>
              <w:t>≥</w:t>
            </w:r>
            <w:r>
              <w:t>5.76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3878C4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2808A9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41EE1C" w14:textId="77777777" w:rsidR="6CAAEDDD" w:rsidRDefault="6CAAEDDD" w:rsidP="6CAAEDDD">
            <w:pPr>
              <w:pStyle w:val="TAC"/>
            </w:pPr>
            <w:r>
              <w:t>&lt;3.06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582614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536351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F929A5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3.06</w:t>
            </w:r>
          </w:p>
          <w:p w14:paraId="38EA5873" w14:textId="77777777" w:rsidR="6CAAEDDD" w:rsidRDefault="6CAAEDDD" w:rsidP="6CAAEDDD">
            <w:pPr>
              <w:pStyle w:val="TAC"/>
            </w:pPr>
            <w:r>
              <w:t>&lt;5.76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2F6507" w14:textId="77777777" w:rsidR="6CAAEDDD" w:rsidRDefault="6CAAEDDD" w:rsidP="6CAAEDDD">
            <w:pPr>
              <w:pStyle w:val="TAC"/>
            </w:pPr>
            <w:r>
              <w:t>&gt;1.44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FEBA1B" w14:textId="77777777" w:rsidR="6CAAEDDD" w:rsidRDefault="6CAAEDDD" w:rsidP="6CAAEDDD">
            <w:pPr>
              <w:pStyle w:val="TAC"/>
            </w:pPr>
            <w:r>
              <w:t>A6</w:t>
            </w:r>
          </w:p>
        </w:tc>
      </w:tr>
      <w:tr w:rsidR="6CAAEDDD" w14:paraId="2088DA26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52466EEF" w14:textId="77777777" w:rsidR="6CAAEDDD" w:rsidRDefault="6CAAEDDD" w:rsidP="6CAAEDDD">
            <w:pPr>
              <w:pStyle w:val="TAC"/>
            </w:pPr>
            <w:r>
              <w:t>15MHz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3CACDADA" w14:textId="77777777" w:rsidR="6CAAEDDD" w:rsidRDefault="6CAAEDDD" w:rsidP="6CAAEDDD">
            <w:pPr>
              <w:pStyle w:val="TAC"/>
              <w:rPr>
                <w:rFonts w:cs="Arial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1972.5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1987.5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74CD8996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46B2A29C" w14:textId="77777777" w:rsidR="6CAAEDDD" w:rsidRDefault="6CAAEDDD" w:rsidP="6CAAEDDD">
            <w:pPr>
              <w:pStyle w:val="TAC"/>
            </w:pPr>
            <w:r>
              <w:t>&gt;6.84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00AAC2F2" w14:textId="77777777" w:rsidR="6CAAEDDD" w:rsidRDefault="6CAAEDDD" w:rsidP="6CAAEDDD">
            <w:pPr>
              <w:pStyle w:val="TAC"/>
            </w:pPr>
            <w:r>
              <w:t>A1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1388C771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10.8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E4C7BE" w14:textId="77777777" w:rsidR="6CAAEDDD" w:rsidRDefault="6CAAEDDD" w:rsidP="6CAAEDDD">
            <w:pPr>
              <w:pStyle w:val="TAC"/>
            </w:pPr>
            <w:r>
              <w:t>&gt;1.08 ≤6.84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D9597" w14:textId="77777777" w:rsidR="6CAAEDDD" w:rsidRDefault="6CAAEDDD" w:rsidP="6CAAEDDD">
            <w:pPr>
              <w:pStyle w:val="TAC"/>
            </w:pPr>
            <w:r>
              <w:t>A2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78B2177E" w14:textId="77777777" w:rsidR="6CAAEDDD" w:rsidRDefault="6CAAEDDD" w:rsidP="6CAAEDDD">
            <w:pPr>
              <w:pStyle w:val="TAC"/>
            </w:pPr>
            <w:r>
              <w:t>&lt;10.8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33C90C21" w14:textId="77777777" w:rsidR="6CAAEDDD" w:rsidRDefault="6CAAEDDD" w:rsidP="6CAAEDDD">
            <w:pPr>
              <w:pStyle w:val="TAC"/>
            </w:pPr>
            <w:r>
              <w:t>≤6.84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3EFBD6E2" w14:textId="77777777" w:rsidR="6CAAEDDD" w:rsidRDefault="6CAAEDDD" w:rsidP="6CAAEDDD">
            <w:pPr>
              <w:pStyle w:val="TAC"/>
            </w:pPr>
            <w:r>
              <w:t>A3</w:t>
            </w:r>
          </w:p>
        </w:tc>
      </w:tr>
      <w:tr w:rsidR="6CAAEDDD" w14:paraId="3D9CB06A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D84099" w14:textId="77777777" w:rsidR="6CAAEDDD" w:rsidRDefault="6CAAEDDD" w:rsidP="6CAAEDDD">
            <w:pPr>
              <w:pStyle w:val="TAC"/>
            </w:pPr>
          </w:p>
        </w:tc>
        <w:tc>
          <w:tcPr>
            <w:tcW w:w="894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776FD0" w14:textId="77777777" w:rsidR="6CAAEDDD" w:rsidRDefault="6CAAEDDD" w:rsidP="6CAAEDDD">
            <w:pPr>
              <w:pStyle w:val="TAC"/>
              <w:rPr>
                <w:rFonts w:eastAsia="MS PGothic" w:cs="Arial"/>
                <w:lang w:eastAsia="ja-JP"/>
              </w:rPr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25F1D4" w14:textId="77777777" w:rsidR="6CAAEDDD" w:rsidRDefault="6CAAEDDD" w:rsidP="6CAAEDDD">
            <w:pPr>
              <w:pStyle w:val="TAC"/>
              <w:rPr>
                <w:rFonts w:eastAsiaTheme="minorEastAsia"/>
              </w:rPr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E93923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5E27E4" w14:textId="77777777" w:rsidR="6CAAEDDD" w:rsidRDefault="6CAAEDDD" w:rsidP="6CAAEDDD">
            <w:pPr>
              <w:pStyle w:val="TAC"/>
            </w:pP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0375B1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10C646" w14:textId="77777777" w:rsidR="6CAAEDDD" w:rsidRDefault="6CAAEDDD" w:rsidP="6CAAEDDD">
            <w:pPr>
              <w:pStyle w:val="TAC"/>
            </w:pPr>
            <w:r>
              <w:t>≤1.08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3B3E59" w14:textId="77777777" w:rsidR="6CAAEDDD" w:rsidRDefault="6CAAEDDD" w:rsidP="6CAAEDDD">
            <w:pPr>
              <w:pStyle w:val="TAC"/>
            </w:pPr>
            <w:r>
              <w:t>A6</w:t>
            </w:r>
          </w:p>
        </w:tc>
        <w:tc>
          <w:tcPr>
            <w:tcW w:w="1069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B9FC05" w14:textId="77777777" w:rsidR="6CAAEDDD" w:rsidRDefault="6CAAEDDD" w:rsidP="6CAAEDDD">
            <w:pPr>
              <w:pStyle w:val="TAC"/>
            </w:pPr>
          </w:p>
        </w:tc>
        <w:tc>
          <w:tcPr>
            <w:tcW w:w="109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F77B7A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B555B3" w14:textId="77777777" w:rsidR="6CAAEDDD" w:rsidRDefault="6CAAEDDD" w:rsidP="6CAAEDDD">
            <w:pPr>
              <w:pStyle w:val="TAC"/>
            </w:pPr>
          </w:p>
        </w:tc>
      </w:tr>
      <w:tr w:rsidR="6CAAEDDD" w14:paraId="1C898336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5C9505" w14:textId="77777777" w:rsidR="6CAAEDDD" w:rsidRDefault="6CAAEDDD" w:rsidP="6CAAEDDD">
            <w:pPr>
              <w:pStyle w:val="TAC"/>
            </w:pPr>
            <w:r>
              <w:t>15MHz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E9478E" w14:textId="77777777" w:rsidR="6CAAEDDD" w:rsidRDefault="6CAAEDDD" w:rsidP="6CAAEDDD">
            <w:pPr>
              <w:pStyle w:val="TAC"/>
              <w:rPr>
                <w:rFonts w:cs="Arial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1987.5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1997.5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30F250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8.64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27A16D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90D9CF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00"/>
          </w:tcPr>
          <w:p w14:paraId="0B2F131A" w14:textId="77777777" w:rsidR="6CAAEDDD" w:rsidRDefault="6CAAEDDD" w:rsidP="6CAAEDDD">
            <w:pPr>
              <w:pStyle w:val="TAC"/>
            </w:pPr>
            <w:r>
              <w:t>&lt;4.14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94876B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376BF7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00"/>
          </w:tcPr>
          <w:p w14:paraId="4EF64ED4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4.14</w:t>
            </w:r>
          </w:p>
          <w:p w14:paraId="1F91962F" w14:textId="77777777" w:rsidR="6CAAEDDD" w:rsidRDefault="6CAAEDDD" w:rsidP="6CAAEDDD">
            <w:pPr>
              <w:pStyle w:val="TAC"/>
            </w:pPr>
            <w:r>
              <w:t>&lt;8.64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8FAA10" w14:textId="77777777" w:rsidR="6CAAEDDD" w:rsidRDefault="6CAAEDDD" w:rsidP="6CAAEDDD">
            <w:pPr>
              <w:pStyle w:val="TAC"/>
            </w:pPr>
            <w:r>
              <w:t>&gt;1.44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CD10F4" w14:textId="77777777" w:rsidR="6CAAEDDD" w:rsidRDefault="6CAAEDDD" w:rsidP="6CAAEDDD">
            <w:pPr>
              <w:pStyle w:val="TAC"/>
            </w:pPr>
            <w:r>
              <w:t>A6</w:t>
            </w:r>
          </w:p>
        </w:tc>
      </w:tr>
      <w:tr w:rsidR="6CAAEDDD" w14:paraId="3D1FB7D9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367105" w14:textId="77777777" w:rsidR="6CAAEDDD" w:rsidRDefault="6CAAEDDD" w:rsidP="6CAAEDDD">
            <w:pPr>
              <w:pStyle w:val="TAC"/>
            </w:pPr>
            <w:r>
              <w:t>20MHz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936AD0" w14:textId="77777777" w:rsidR="6CAAEDDD" w:rsidRDefault="6CAAEDDD" w:rsidP="6CAAEDDD">
            <w:pPr>
              <w:pStyle w:val="TAC"/>
              <w:rPr>
                <w:rFonts w:cs="Arial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1970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7DE4448A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12.96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DAED7C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E0DA12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D61E37" w14:textId="77777777" w:rsidR="6CAAEDDD" w:rsidRDefault="6CAAEDDD" w:rsidP="6CAAEDDD">
            <w:pPr>
              <w:pStyle w:val="TAC"/>
            </w:pPr>
            <w:r>
              <w:t>&lt;4.68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5CC83C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BC16A9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CE45A0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4.68</w:t>
            </w:r>
          </w:p>
          <w:p w14:paraId="2380849F" w14:textId="77777777" w:rsidR="6CAAEDDD" w:rsidRDefault="6CAAEDDD" w:rsidP="6CAAEDDD">
            <w:pPr>
              <w:pStyle w:val="TAC"/>
            </w:pPr>
            <w:r>
              <w:t>&lt;12.96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452AAB" w14:textId="77777777" w:rsidR="6CAAEDDD" w:rsidRDefault="6CAAEDDD" w:rsidP="6CAAEDDD">
            <w:pPr>
              <w:pStyle w:val="TAC"/>
            </w:pPr>
            <w:r>
              <w:t>&gt;2.16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B38320" w14:textId="77777777" w:rsidR="6CAAEDDD" w:rsidRDefault="6CAAEDDD" w:rsidP="6CAAEDDD">
            <w:pPr>
              <w:pStyle w:val="TAC"/>
            </w:pPr>
            <w:r>
              <w:t>A6</w:t>
            </w:r>
          </w:p>
        </w:tc>
      </w:tr>
      <w:tr w:rsidR="6CAAEDDD" w14:paraId="5AAEC172" w14:textId="77777777" w:rsidTr="6CAAEDDD">
        <w:trPr>
          <w:trHeight w:val="300"/>
          <w:jc w:val="center"/>
        </w:trPr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0DED65" w14:textId="77777777" w:rsidR="6CAAEDDD" w:rsidRDefault="6CAAEDDD" w:rsidP="6CAAEDDD">
            <w:pPr>
              <w:pStyle w:val="TAC"/>
            </w:pPr>
            <w:r>
              <w:t>20MHz</w:t>
            </w:r>
          </w:p>
        </w:tc>
        <w:tc>
          <w:tcPr>
            <w:tcW w:w="8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AF34F9" w14:textId="77777777" w:rsidR="6CAAEDDD" w:rsidRDefault="6CAAEDDD" w:rsidP="6CAAEDDD">
            <w:pPr>
              <w:pStyle w:val="TAC"/>
              <w:rPr>
                <w:rFonts w:cs="Arial"/>
              </w:rPr>
            </w:pPr>
            <w:r w:rsidRPr="6CAAEDDD">
              <w:rPr>
                <w:rFonts w:eastAsia="MS PGothic" w:cs="Arial"/>
                <w:lang w:eastAsia="ja-JP"/>
              </w:rPr>
              <w:t xml:space="preserve">1990 &lt; Fc </w:t>
            </w:r>
            <w:r>
              <w:t xml:space="preserve">≤ </w:t>
            </w:r>
            <w:r w:rsidRPr="6CAAEDDD">
              <w:rPr>
                <w:rFonts w:eastAsia="MS PGothic" w:cs="Arial"/>
                <w:lang w:eastAsia="ja-JP"/>
              </w:rPr>
              <w:t>1995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A6EC68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11.52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457EC6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0F2AA3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E4A23D" w14:textId="77777777" w:rsidR="6CAAEDDD" w:rsidRDefault="6CAAEDDD" w:rsidP="6CAAEDDD">
            <w:pPr>
              <w:pStyle w:val="TAC"/>
            </w:pPr>
            <w:r>
              <w:t>&lt;5.58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FEDB71" w14:textId="77777777" w:rsidR="6CAAEDDD" w:rsidRDefault="6CAAEDDD" w:rsidP="6CAAEDDD">
            <w:pPr>
              <w:pStyle w:val="TAC"/>
            </w:pP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D3E31A" w14:textId="77777777" w:rsidR="6CAAEDDD" w:rsidRDefault="6CAAEDDD" w:rsidP="6CAAEDDD">
            <w:pPr>
              <w:pStyle w:val="TAC"/>
            </w:pPr>
            <w:r>
              <w:t>A5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88EFCA" w14:textId="77777777" w:rsidR="6CAAEDDD" w:rsidRDefault="6CAAEDDD" w:rsidP="6CAAEDDD">
            <w:pPr>
              <w:pStyle w:val="TAC"/>
            </w:pPr>
            <w:r w:rsidRPr="6CAAEDDD">
              <w:rPr>
                <w:rFonts w:cs="Arial"/>
              </w:rPr>
              <w:t>≥</w:t>
            </w:r>
            <w:r>
              <w:t>5.58</w:t>
            </w:r>
          </w:p>
          <w:p w14:paraId="000435FD" w14:textId="77777777" w:rsidR="6CAAEDDD" w:rsidRDefault="6CAAEDDD" w:rsidP="6CAAEDDD">
            <w:pPr>
              <w:pStyle w:val="TAC"/>
            </w:pPr>
            <w:r>
              <w:t>&lt;11.52</w:t>
            </w:r>
          </w:p>
        </w:tc>
        <w:tc>
          <w:tcPr>
            <w:tcW w:w="10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D15583" w14:textId="77777777" w:rsidR="6CAAEDDD" w:rsidRDefault="6CAAEDDD" w:rsidP="6CAAEDDD">
            <w:pPr>
              <w:pStyle w:val="TAC"/>
            </w:pPr>
            <w:r>
              <w:t>&gt;1.44</w:t>
            </w:r>
          </w:p>
        </w:tc>
        <w:tc>
          <w:tcPr>
            <w:tcW w:w="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3325B4" w14:textId="77777777" w:rsidR="6CAAEDDD" w:rsidRDefault="6CAAEDDD" w:rsidP="6CAAEDDD">
            <w:pPr>
              <w:pStyle w:val="TAC"/>
            </w:pPr>
            <w:r>
              <w:t>A6</w:t>
            </w:r>
          </w:p>
        </w:tc>
      </w:tr>
      <w:tr w:rsidR="6CAAEDDD" w14:paraId="78E02E4B" w14:textId="77777777" w:rsidTr="6CAAEDDD">
        <w:trPr>
          <w:trHeight w:val="300"/>
          <w:jc w:val="center"/>
        </w:trPr>
        <w:tc>
          <w:tcPr>
            <w:tcW w:w="9629" w:type="dxa"/>
            <w:gridSpan w:val="11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E5A343" w14:textId="77777777" w:rsidR="6CAAEDDD" w:rsidRDefault="6CAAEDDD" w:rsidP="6CAAEDDD">
            <w:pPr>
              <w:pStyle w:val="TAN"/>
            </w:pPr>
            <w:r>
              <w:t>NOTE 1:</w:t>
            </w:r>
            <w:r>
              <w:tab/>
              <w:t>The A-MPR values are listed in Table 6.2.3.15-2.</w:t>
            </w:r>
          </w:p>
          <w:p w14:paraId="154F8C2E" w14:textId="77777777" w:rsidR="6CAAEDDD" w:rsidRDefault="6CAAEDDD" w:rsidP="6CAAEDDD">
            <w:pPr>
              <w:pStyle w:val="TAN"/>
            </w:pPr>
            <w:r>
              <w:t>NOTE 2:</w:t>
            </w:r>
            <w:r>
              <w:tab/>
              <w:t>For any undefined region, MPR applies</w:t>
            </w:r>
          </w:p>
        </w:tc>
      </w:tr>
    </w:tbl>
    <w:p w14:paraId="2746AE9B" w14:textId="77777777" w:rsidR="00AF0890" w:rsidRPr="00E92332" w:rsidRDefault="00AF0890" w:rsidP="00C26A91"/>
    <w:p w14:paraId="2DA3964C" w14:textId="418E6EC2" w:rsidR="00AF0890" w:rsidRPr="00E92332" w:rsidRDefault="27EE92CE" w:rsidP="6CAAEDDD">
      <w:pPr>
        <w:keepNext/>
        <w:keepLines/>
        <w:spacing w:before="60"/>
        <w:jc w:val="center"/>
        <w:rPr>
          <w:rFonts w:ascii="Arial" w:hAnsi="Arial"/>
          <w:b/>
          <w:bCs/>
        </w:rPr>
      </w:pPr>
      <w:r w:rsidRPr="6CAAEDDD">
        <w:rPr>
          <w:rFonts w:ascii="Arial" w:hAnsi="Arial"/>
          <w:b/>
          <w:bCs/>
        </w:rPr>
        <w:lastRenderedPageBreak/>
        <w:t xml:space="preserve">Table </w:t>
      </w:r>
      <w:r w:rsidRPr="6CAAEDDD">
        <w:rPr>
          <w:rFonts w:ascii="Arial" w:hAnsi="Arial"/>
          <w:b/>
          <w:bCs/>
          <w:lang w:val="en-US"/>
        </w:rPr>
        <w:t>4</w:t>
      </w:r>
      <w:r w:rsidRPr="6CAAEDDD">
        <w:rPr>
          <w:rFonts w:ascii="Arial" w:hAnsi="Arial"/>
          <w:b/>
          <w:bCs/>
        </w:rPr>
        <w:t>: A-MPR for -50 dBm/MHz for PC2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2171"/>
        <w:gridCol w:w="1187"/>
        <w:gridCol w:w="1187"/>
        <w:gridCol w:w="1187"/>
        <w:gridCol w:w="697"/>
        <w:gridCol w:w="1187"/>
        <w:gridCol w:w="1187"/>
        <w:gridCol w:w="826"/>
      </w:tblGrid>
      <w:tr w:rsidR="6CAAEDDD" w14:paraId="4ACE8FFC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6D43C65" w14:textId="77777777" w:rsidR="6CAAEDDD" w:rsidRDefault="6CAAEDDD" w:rsidP="6CAAEDDD">
            <w:pPr>
              <w:pStyle w:val="TAH"/>
            </w:pPr>
            <w:r>
              <w:t>Modulation/Waveform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48DE5F" w14:textId="77777777" w:rsidR="6CAAEDDD" w:rsidRDefault="6CAAEDDD" w:rsidP="6CAAEDDD">
            <w:pPr>
              <w:pStyle w:val="TAH"/>
            </w:pPr>
            <w:r>
              <w:t>A1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C23F8F" w14:textId="77777777" w:rsidR="6CAAEDDD" w:rsidRDefault="6CAAEDDD" w:rsidP="6CAAEDDD">
            <w:pPr>
              <w:pStyle w:val="TAH"/>
            </w:pPr>
            <w:r>
              <w:t>A2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5BE7DA" w14:textId="77777777" w:rsidR="6CAAEDDD" w:rsidRDefault="6CAAEDDD" w:rsidP="6CAAEDDD">
            <w:pPr>
              <w:pStyle w:val="TAH"/>
            </w:pPr>
            <w:r>
              <w:t>A3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2627CD" w14:textId="77777777" w:rsidR="6CAAEDDD" w:rsidRDefault="6CAAEDDD" w:rsidP="6CAAEDDD">
            <w:pPr>
              <w:pStyle w:val="TAH"/>
            </w:pPr>
            <w:r>
              <w:t>A4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4C768F" w14:textId="77777777" w:rsidR="6CAAEDDD" w:rsidRDefault="6CAAEDDD" w:rsidP="6CAAEDDD">
            <w:pPr>
              <w:pStyle w:val="TAH"/>
            </w:pPr>
            <w:r>
              <w:t>A5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0783C8" w14:textId="77777777" w:rsidR="6CAAEDDD" w:rsidRDefault="6CAAEDDD" w:rsidP="6CAAEDDD">
            <w:pPr>
              <w:pStyle w:val="TAH"/>
            </w:pPr>
            <w:r>
              <w:t>A6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9C4E62" w14:textId="77777777" w:rsidR="6CAAEDDD" w:rsidRDefault="6CAAEDDD" w:rsidP="6CAAEDDD">
            <w:pPr>
              <w:pStyle w:val="TAH"/>
            </w:pPr>
            <w:r>
              <w:t>A7</w:t>
            </w:r>
          </w:p>
        </w:tc>
      </w:tr>
      <w:tr w:rsidR="6CAAEDDD" w14:paraId="1233C85C" w14:textId="77777777" w:rsidTr="6CAAEDDD">
        <w:trPr>
          <w:trHeight w:val="300"/>
          <w:jc w:val="center"/>
        </w:trPr>
        <w:tc>
          <w:tcPr>
            <w:tcW w:w="22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EC4F0" w14:textId="77777777" w:rsidR="6CAAEDDD" w:rsidRDefault="6CAAEDDD" w:rsidP="6CAAEDDD">
            <w:pPr>
              <w:pStyle w:val="TAH"/>
            </w:pP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47761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9B1267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2A9F29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C0AADB" w14:textId="77777777" w:rsidR="6CAAEDDD" w:rsidRDefault="6CAAEDDD" w:rsidP="6CAAEDDD">
            <w:pPr>
              <w:pStyle w:val="TAH"/>
            </w:pPr>
            <w:r>
              <w:t>Outer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83A94D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778ECC" w14:textId="77777777" w:rsidR="6CAAEDDD" w:rsidRDefault="6CAAEDDD" w:rsidP="6CAAEDDD">
            <w:pPr>
              <w:pStyle w:val="TAH"/>
            </w:pPr>
            <w:r>
              <w:t>Outer/Inner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A62523" w14:textId="77777777" w:rsidR="6CAAEDDD" w:rsidRDefault="6CAAEDDD" w:rsidP="6CAAEDDD">
            <w:pPr>
              <w:pStyle w:val="TAH"/>
            </w:pPr>
            <w:r>
              <w:t>Outer</w:t>
            </w:r>
          </w:p>
        </w:tc>
      </w:tr>
      <w:tr w:rsidR="6CAAEDDD" w14:paraId="1D72D702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012E8B" w14:textId="77777777" w:rsidR="6CAAEDDD" w:rsidRDefault="6CAAEDDD" w:rsidP="6CAAEDDD">
            <w:pPr>
              <w:pStyle w:val="TAC"/>
            </w:pPr>
            <w:r>
              <w:t>DFT-s-OFDM PI/2 BPSK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1C22D8" w14:textId="77777777" w:rsidR="6CAAEDDD" w:rsidRDefault="6CAAEDDD" w:rsidP="6CAAEDDD">
            <w:pPr>
              <w:pStyle w:val="TAC"/>
            </w:pPr>
            <w:r>
              <w:t>9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030BAE" w14:textId="77777777" w:rsidR="6CAAEDDD" w:rsidRDefault="6CAAEDDD" w:rsidP="6CAAEDDD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8427F1" w14:textId="77777777" w:rsidR="6CAAEDDD" w:rsidRDefault="6CAAEDDD" w:rsidP="6CAAEDDD">
            <w:pPr>
              <w:pStyle w:val="TAC"/>
            </w:pPr>
            <w:r>
              <w:t>0.5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EF97FA" w14:textId="77777777" w:rsidR="6CAAEDDD" w:rsidRDefault="6CAAEDDD" w:rsidP="6CAAEDDD">
            <w:pPr>
              <w:pStyle w:val="TAC"/>
            </w:pPr>
            <w:r>
              <w:t>2.5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DB4E2D" w14:textId="77777777" w:rsidR="6CAAEDDD" w:rsidRDefault="6CAAEDDD" w:rsidP="6CAAEDDD">
            <w:pPr>
              <w:pStyle w:val="TAC"/>
            </w:pPr>
            <w:r>
              <w:t>16.5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3DD967" w14:textId="77777777" w:rsidR="6CAAEDDD" w:rsidRDefault="6CAAEDDD" w:rsidP="6CAAEDDD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9D6B1A" w14:textId="77777777" w:rsidR="6CAAEDDD" w:rsidRDefault="6CAAEDDD" w:rsidP="6CAAEDDD">
            <w:pPr>
              <w:pStyle w:val="TAC"/>
            </w:pPr>
          </w:p>
        </w:tc>
      </w:tr>
      <w:tr w:rsidR="6CAAEDDD" w14:paraId="662990FB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607B38" w14:textId="77777777" w:rsidR="6CAAEDDD" w:rsidRDefault="6CAAEDDD" w:rsidP="6CAAEDDD">
            <w:pPr>
              <w:pStyle w:val="TAC"/>
            </w:pPr>
            <w:r>
              <w:t>DFT-s-OFDM QPSK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21E0B6" w14:textId="77777777" w:rsidR="6CAAEDDD" w:rsidRDefault="6CAAEDDD" w:rsidP="6CAAEDDD">
            <w:pPr>
              <w:pStyle w:val="TAC"/>
            </w:pPr>
            <w:r>
              <w:t>10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A5F17F" w14:textId="77777777" w:rsidR="6CAAEDDD" w:rsidRDefault="6CAAEDDD" w:rsidP="6CAAEDDD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075E4A" w14:textId="77777777" w:rsidR="6CAAEDDD" w:rsidRDefault="6CAAEDDD" w:rsidP="6CAAEDDD">
            <w:pPr>
              <w:pStyle w:val="TAC"/>
            </w:pPr>
            <w:r>
              <w:t>2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ECA57C" w14:textId="77777777" w:rsidR="6CAAEDDD" w:rsidRDefault="6CAAEDDD" w:rsidP="6CAAEDDD">
            <w:pPr>
              <w:pStyle w:val="TAC"/>
            </w:pPr>
            <w:r>
              <w:t>4.5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4D1179" w14:textId="77777777" w:rsidR="6CAAEDDD" w:rsidRDefault="6CAAEDDD" w:rsidP="6CAAEDDD">
            <w:pPr>
              <w:pStyle w:val="TAC"/>
            </w:pPr>
            <w:r>
              <w:t>16.5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CCDC10" w14:textId="77777777" w:rsidR="6CAAEDDD" w:rsidRDefault="6CAAEDDD" w:rsidP="6CAAEDDD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18A93D" w14:textId="77777777" w:rsidR="6CAAEDDD" w:rsidRDefault="6CAAEDDD" w:rsidP="6CAAEDDD">
            <w:pPr>
              <w:pStyle w:val="TAC"/>
            </w:pPr>
          </w:p>
        </w:tc>
      </w:tr>
      <w:tr w:rsidR="6CAAEDDD" w14:paraId="0FC84DCB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B48DAF" w14:textId="77777777" w:rsidR="6CAAEDDD" w:rsidRDefault="6CAAEDDD" w:rsidP="6CAAEDDD">
            <w:pPr>
              <w:pStyle w:val="TAC"/>
            </w:pPr>
            <w:r>
              <w:t>DFT-s-OFDM 16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06536E" w14:textId="77777777" w:rsidR="6CAAEDDD" w:rsidRDefault="6CAAEDDD" w:rsidP="6CAAEDDD">
            <w:pPr>
              <w:pStyle w:val="TAC"/>
            </w:pPr>
            <w:r>
              <w:t>11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B160F9" w14:textId="77777777" w:rsidR="6CAAEDDD" w:rsidRDefault="6CAAEDDD" w:rsidP="6CAAEDDD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97FB9B" w14:textId="77777777" w:rsidR="6CAAEDDD" w:rsidRDefault="6CAAEDDD" w:rsidP="6CAAEDDD">
            <w:pPr>
              <w:pStyle w:val="TAC"/>
            </w:pPr>
            <w:r>
              <w:t>2.5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7B00CB" w14:textId="77777777" w:rsidR="6CAAEDDD" w:rsidRDefault="6CAAEDDD" w:rsidP="6CAAEDDD">
            <w:pPr>
              <w:pStyle w:val="TAC"/>
            </w:pPr>
            <w:r>
              <w:t>4.5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05EB34" w14:textId="77777777" w:rsidR="6CAAEDDD" w:rsidRDefault="6CAAEDDD" w:rsidP="6CAAEDDD">
            <w:pPr>
              <w:pStyle w:val="TAC"/>
            </w:pPr>
            <w:r>
              <w:t>16.5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6B7811" w14:textId="77777777" w:rsidR="6CAAEDDD" w:rsidRDefault="6CAAEDDD" w:rsidP="6CAAEDDD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C312CA" w14:textId="77777777" w:rsidR="6CAAEDDD" w:rsidRDefault="6CAAEDDD" w:rsidP="6CAAEDDD">
            <w:pPr>
              <w:pStyle w:val="TAC"/>
            </w:pPr>
          </w:p>
        </w:tc>
      </w:tr>
      <w:tr w:rsidR="6CAAEDDD" w14:paraId="3E6F3205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5AE3D3" w14:textId="77777777" w:rsidR="6CAAEDDD" w:rsidRDefault="6CAAEDDD" w:rsidP="6CAAEDDD">
            <w:pPr>
              <w:pStyle w:val="TAC"/>
            </w:pPr>
            <w:r>
              <w:t>DFT-s-OFDM 64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04CA55" w14:textId="77777777" w:rsidR="6CAAEDDD" w:rsidRDefault="6CAAEDDD" w:rsidP="6CAAEDDD">
            <w:pPr>
              <w:pStyle w:val="TAC"/>
            </w:pPr>
            <w:r>
              <w:t>11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DF134F" w14:textId="77777777" w:rsidR="6CAAEDDD" w:rsidRDefault="6CAAEDDD" w:rsidP="6CAAEDDD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629E31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621E66" w14:textId="77777777" w:rsidR="6CAAEDDD" w:rsidRDefault="6CAAEDDD" w:rsidP="6CAAEDDD">
            <w:pPr>
              <w:pStyle w:val="TAC"/>
            </w:pPr>
            <w:r>
              <w:t>4.5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BEC808" w14:textId="77777777" w:rsidR="6CAAEDDD" w:rsidRDefault="6CAAEDDD" w:rsidP="6CAAEDDD">
            <w:pPr>
              <w:pStyle w:val="TAC"/>
            </w:pPr>
            <w:r>
              <w:t>17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4F38F5" w14:textId="77777777" w:rsidR="6CAAEDDD" w:rsidRDefault="6CAAEDDD" w:rsidP="6CAAEDDD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E1FF2B" w14:textId="77777777" w:rsidR="6CAAEDDD" w:rsidRDefault="6CAAEDDD" w:rsidP="6CAAEDDD">
            <w:pPr>
              <w:pStyle w:val="TAC"/>
            </w:pPr>
          </w:p>
        </w:tc>
      </w:tr>
      <w:tr w:rsidR="6CAAEDDD" w14:paraId="75332839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E879B2" w14:textId="77777777" w:rsidR="6CAAEDDD" w:rsidRDefault="6CAAEDDD" w:rsidP="6CAAEDDD">
            <w:pPr>
              <w:pStyle w:val="TAC"/>
            </w:pPr>
            <w:r>
              <w:t>DFT-s-OFDM 256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C1399C" w14:textId="77777777" w:rsidR="6CAAEDDD" w:rsidRDefault="6CAAEDDD" w:rsidP="6CAAEDDD">
            <w:pPr>
              <w:pStyle w:val="TAC"/>
            </w:pPr>
            <w:r>
              <w:t>11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3F9A5B" w14:textId="77777777" w:rsidR="6CAAEDDD" w:rsidRDefault="6CAAEDDD" w:rsidP="6CAAEDDD">
            <w:pPr>
              <w:pStyle w:val="TAC"/>
            </w:pPr>
            <w:r>
              <w:t>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F74E4F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5F8302" w14:textId="77777777" w:rsidR="6CAAEDDD" w:rsidRDefault="6CAAEDDD" w:rsidP="6CAAEDDD">
            <w:pPr>
              <w:pStyle w:val="TAC"/>
            </w:pP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31D225" w14:textId="77777777" w:rsidR="6CAAEDDD" w:rsidRDefault="6CAAEDDD" w:rsidP="6CAAEDDD">
            <w:pPr>
              <w:pStyle w:val="TAC"/>
            </w:pPr>
            <w:r>
              <w:t>17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E64AB9" w14:textId="77777777" w:rsidR="6CAAEDDD" w:rsidRDefault="6CAAEDDD" w:rsidP="6CAAEDDD">
            <w:pPr>
              <w:pStyle w:val="TAC"/>
            </w:pPr>
            <w:r>
              <w:t>11.5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10F0CF" w14:textId="77777777" w:rsidR="6CAAEDDD" w:rsidRDefault="6CAAEDDD" w:rsidP="6CAAEDDD">
            <w:pPr>
              <w:pStyle w:val="TAC"/>
            </w:pPr>
          </w:p>
        </w:tc>
      </w:tr>
      <w:tr w:rsidR="6CAAEDDD" w14:paraId="3DA667A3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7EC29A" w14:textId="77777777" w:rsidR="6CAAEDDD" w:rsidRDefault="6CAAEDDD" w:rsidP="6CAAEDDD">
            <w:pPr>
              <w:pStyle w:val="TAC"/>
            </w:pPr>
            <w:r>
              <w:t>CP-OFDM QPSK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383D5A" w14:textId="77777777" w:rsidR="6CAAEDDD" w:rsidRDefault="6CAAEDDD" w:rsidP="6CAAEDDD">
            <w:pPr>
              <w:pStyle w:val="TAC"/>
            </w:pPr>
            <w:r>
              <w:t>11.5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D25DF7" w14:textId="77777777" w:rsidR="6CAAEDDD" w:rsidRDefault="6CAAEDDD" w:rsidP="6CAAEDDD">
            <w:pPr>
              <w:pStyle w:val="TAC"/>
            </w:pPr>
            <w:r>
              <w:t>5.5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017098" w14:textId="77777777" w:rsidR="6CAAEDDD" w:rsidRDefault="6CAAEDDD" w:rsidP="6CAAEDDD">
            <w:pPr>
              <w:pStyle w:val="TAC"/>
            </w:pPr>
            <w:r>
              <w:t>3.5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32CFAF" w14:textId="77777777" w:rsidR="6CAAEDDD" w:rsidRDefault="6CAAEDDD" w:rsidP="6CAAEDDD">
            <w:pPr>
              <w:pStyle w:val="TAC"/>
            </w:pPr>
            <w:r>
              <w:t>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ADD5BF" w14:textId="77777777" w:rsidR="6CAAEDDD" w:rsidRDefault="6CAAEDDD" w:rsidP="6CAAEDDD">
            <w:pPr>
              <w:pStyle w:val="TAC"/>
            </w:pPr>
            <w:r>
              <w:t>17.5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432A1F" w14:textId="77777777" w:rsidR="6CAAEDDD" w:rsidRDefault="6CAAEDDD" w:rsidP="6CAAEDDD">
            <w:pPr>
              <w:pStyle w:val="TAC"/>
            </w:pPr>
            <w:r>
              <w:t>12.5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5CB600" w14:textId="77777777" w:rsidR="6CAAEDDD" w:rsidRDefault="6CAAEDDD" w:rsidP="6CAAEDDD">
            <w:pPr>
              <w:pStyle w:val="TAC"/>
            </w:pPr>
          </w:p>
        </w:tc>
      </w:tr>
      <w:tr w:rsidR="6CAAEDDD" w14:paraId="0CB55E8D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7F815E" w14:textId="77777777" w:rsidR="6CAAEDDD" w:rsidRDefault="6CAAEDDD" w:rsidP="6CAAEDDD">
            <w:pPr>
              <w:pStyle w:val="TAC"/>
            </w:pPr>
            <w:r>
              <w:t>CP-OFDM 16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A2A011" w14:textId="77777777" w:rsidR="6CAAEDDD" w:rsidRDefault="6CAAEDDD" w:rsidP="6CAAEDDD">
            <w:pPr>
              <w:pStyle w:val="TAC"/>
            </w:pPr>
            <w:r>
              <w:t>11.5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3106C3" w14:textId="77777777" w:rsidR="6CAAEDDD" w:rsidRDefault="6CAAEDDD" w:rsidP="6CAAEDDD">
            <w:pPr>
              <w:pStyle w:val="TAC"/>
            </w:pPr>
            <w:r>
              <w:t>5.5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2BA030" w14:textId="77777777" w:rsidR="6CAAEDDD" w:rsidRDefault="6CAAEDDD" w:rsidP="6CAAEDDD">
            <w:pPr>
              <w:pStyle w:val="TAC"/>
            </w:pPr>
            <w:r>
              <w:t>3.5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15D93A" w14:textId="77777777" w:rsidR="6CAAEDDD" w:rsidRDefault="6CAAEDDD" w:rsidP="6CAAEDDD">
            <w:pPr>
              <w:pStyle w:val="TAC"/>
            </w:pPr>
            <w:r>
              <w:t>5.5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0C52AD" w14:textId="77777777" w:rsidR="6CAAEDDD" w:rsidRDefault="6CAAEDDD" w:rsidP="6CAAEDDD">
            <w:pPr>
              <w:pStyle w:val="TAC"/>
            </w:pPr>
            <w:r>
              <w:t>17.5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FE1B60" w14:textId="77777777" w:rsidR="6CAAEDDD" w:rsidRDefault="6CAAEDDD" w:rsidP="6CAAEDDD">
            <w:pPr>
              <w:pStyle w:val="TAC"/>
            </w:pPr>
            <w:r>
              <w:t>12.5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982C11" w14:textId="77777777" w:rsidR="6CAAEDDD" w:rsidRDefault="6CAAEDDD" w:rsidP="6CAAEDDD">
            <w:pPr>
              <w:pStyle w:val="TAC"/>
            </w:pPr>
          </w:p>
        </w:tc>
      </w:tr>
      <w:tr w:rsidR="6CAAEDDD" w14:paraId="1F6A8733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06AA51" w14:textId="77777777" w:rsidR="6CAAEDDD" w:rsidRDefault="6CAAEDDD" w:rsidP="6CAAEDDD">
            <w:pPr>
              <w:pStyle w:val="TAC"/>
            </w:pPr>
            <w:r>
              <w:t>CP-OFDM 64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394940" w14:textId="77777777" w:rsidR="6CAAEDDD" w:rsidRDefault="6CAAEDDD" w:rsidP="6CAAEDDD">
            <w:pPr>
              <w:pStyle w:val="TAC"/>
            </w:pPr>
            <w:r>
              <w:t>11.5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A427AE" w14:textId="77777777" w:rsidR="6CAAEDDD" w:rsidRDefault="6CAAEDDD" w:rsidP="6CAAEDDD">
            <w:pPr>
              <w:pStyle w:val="TAC"/>
            </w:pPr>
            <w:r>
              <w:t>5.5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BC741E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34E0F6" w14:textId="77777777" w:rsidR="6CAAEDDD" w:rsidRDefault="6CAAEDDD" w:rsidP="6CAAEDDD">
            <w:pPr>
              <w:pStyle w:val="TAC"/>
            </w:pPr>
            <w:r>
              <w:t>5.5</w:t>
            </w: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D95E0B" w14:textId="77777777" w:rsidR="6CAAEDDD" w:rsidRDefault="6CAAEDDD" w:rsidP="6CAAEDDD">
            <w:pPr>
              <w:pStyle w:val="TAC"/>
            </w:pPr>
            <w:r>
              <w:t>17.5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4A340D" w14:textId="77777777" w:rsidR="6CAAEDDD" w:rsidRDefault="6CAAEDDD" w:rsidP="6CAAEDDD">
            <w:pPr>
              <w:pStyle w:val="TAC"/>
            </w:pPr>
            <w:r>
              <w:t>12.5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3E502A" w14:textId="77777777" w:rsidR="6CAAEDDD" w:rsidRDefault="6CAAEDDD" w:rsidP="6CAAEDDD">
            <w:pPr>
              <w:pStyle w:val="TAC"/>
            </w:pPr>
          </w:p>
        </w:tc>
      </w:tr>
      <w:tr w:rsidR="6CAAEDDD" w14:paraId="46C7E41E" w14:textId="77777777" w:rsidTr="6CAAEDDD">
        <w:trPr>
          <w:trHeight w:val="300"/>
          <w:jc w:val="center"/>
        </w:trPr>
        <w:tc>
          <w:tcPr>
            <w:tcW w:w="22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10C63B" w14:textId="77777777" w:rsidR="6CAAEDDD" w:rsidRDefault="6CAAEDDD" w:rsidP="6CAAEDDD">
            <w:pPr>
              <w:pStyle w:val="TAC"/>
            </w:pPr>
            <w:r>
              <w:t>CP-OFDM 256 QAM</w:t>
            </w:r>
          </w:p>
        </w:tc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777515" w14:textId="77777777" w:rsidR="6CAAEDDD" w:rsidRDefault="6CAAEDDD" w:rsidP="6CAAEDDD">
            <w:pPr>
              <w:pStyle w:val="TAC"/>
            </w:pPr>
            <w:r>
              <w:t>11.5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BDA5CB" w14:textId="77777777" w:rsidR="6CAAEDDD" w:rsidRDefault="6CAAEDDD" w:rsidP="6CAAEDDD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A7E1D3" w14:textId="77777777" w:rsidR="6CAAEDDD" w:rsidRDefault="6CAAEDDD" w:rsidP="6CAAEDDD">
            <w:pPr>
              <w:pStyle w:val="TAC"/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CBBE00" w14:textId="77777777" w:rsidR="6CAAEDDD" w:rsidRDefault="6CAAEDDD" w:rsidP="6CAAEDDD">
            <w:pPr>
              <w:pStyle w:val="TAC"/>
            </w:pPr>
          </w:p>
        </w:tc>
        <w:tc>
          <w:tcPr>
            <w:tcW w:w="11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9D8C71" w14:textId="77777777" w:rsidR="6CAAEDDD" w:rsidRDefault="6CAAEDDD" w:rsidP="6CAAEDDD">
            <w:pPr>
              <w:pStyle w:val="TAC"/>
            </w:pPr>
            <w:r>
              <w:t>17.5</w:t>
            </w:r>
          </w:p>
        </w:tc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F461D8" w14:textId="77777777" w:rsidR="6CAAEDDD" w:rsidRDefault="6CAAEDDD" w:rsidP="6CAAEDDD">
            <w:pPr>
              <w:pStyle w:val="TAC"/>
            </w:pPr>
            <w:r>
              <w:t>12.5</w:t>
            </w: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840E6E" w14:textId="77777777" w:rsidR="6CAAEDDD" w:rsidRDefault="6CAAEDDD" w:rsidP="6CAAEDDD">
            <w:pPr>
              <w:pStyle w:val="TAC"/>
            </w:pPr>
          </w:p>
        </w:tc>
      </w:tr>
      <w:tr w:rsidR="6CAAEDDD" w14:paraId="223E698E" w14:textId="77777777" w:rsidTr="6CAAEDDD">
        <w:trPr>
          <w:trHeight w:val="300"/>
          <w:jc w:val="center"/>
        </w:trPr>
        <w:tc>
          <w:tcPr>
            <w:tcW w:w="9430" w:type="dxa"/>
            <w:gridSpan w:val="8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A3B18" w14:textId="77777777" w:rsidR="6CAAEDDD" w:rsidRDefault="6CAAEDDD" w:rsidP="6CAAEDDD">
            <w:pPr>
              <w:pStyle w:val="TAN"/>
              <w:rPr>
                <w:rFonts w:eastAsia="Yu Mincho"/>
              </w:rPr>
            </w:pPr>
            <w:r w:rsidRPr="6CAAEDDD">
              <w:rPr>
                <w:rFonts w:eastAsia="Yu Mincho"/>
              </w:rPr>
              <w:t>NOTE 1:</w:t>
            </w:r>
            <w:r>
              <w:tab/>
            </w:r>
            <w:r w:rsidRPr="6CAAEDDD">
              <w:rPr>
                <w:rFonts w:eastAsia="Yu Mincho"/>
              </w:rPr>
              <w:t>The backoff applied is max(MPR, A-MPR) where MPR is defined in Table 6.2.2-1</w:t>
            </w:r>
          </w:p>
          <w:p w14:paraId="6FDA2182" w14:textId="77777777" w:rsidR="6CAAEDDD" w:rsidRDefault="6CAAEDDD" w:rsidP="6CAAEDDD">
            <w:pPr>
              <w:pStyle w:val="TAN"/>
              <w:rPr>
                <w:rFonts w:eastAsia="Yu Mincho"/>
              </w:rPr>
            </w:pPr>
            <w:r w:rsidRPr="6CAAEDDD">
              <w:rPr>
                <w:rFonts w:eastAsia="Yu Mincho"/>
              </w:rPr>
              <w:t>NOTE 2:</w:t>
            </w:r>
            <w:r>
              <w:tab/>
            </w:r>
            <w:r w:rsidRPr="6CAAEDDD">
              <w:rPr>
                <w:rFonts w:eastAsia="Yu Mincho"/>
              </w:rPr>
              <w:t>Outer and inner allocations are defined in clause 6.2.2</w:t>
            </w:r>
          </w:p>
        </w:tc>
      </w:tr>
    </w:tbl>
    <w:p w14:paraId="777D6FC7" w14:textId="213657A0" w:rsidR="00AF0890" w:rsidRPr="00E92332" w:rsidRDefault="00AF0890" w:rsidP="00C26A91">
      <w:pPr>
        <w:rPr>
          <w:lang w:val="en-US"/>
        </w:rPr>
      </w:pPr>
    </w:p>
    <w:p w14:paraId="77782BA7" w14:textId="6625504B" w:rsidR="00020F23" w:rsidRDefault="00333F1B" w:rsidP="00020F23">
      <w:pPr>
        <w:pStyle w:val="Heading1"/>
        <w:rPr>
          <w:lang w:val="en-US"/>
        </w:rPr>
      </w:pPr>
      <w:r w:rsidRPr="00E92332">
        <w:rPr>
          <w:lang w:val="en-US"/>
        </w:rPr>
        <w:t>6</w:t>
      </w:r>
      <w:r w:rsidR="00020F23" w:rsidRPr="00E92332">
        <w:rPr>
          <w:lang w:val="en-US"/>
        </w:rPr>
        <w:tab/>
        <w:t>References</w:t>
      </w:r>
    </w:p>
    <w:p w14:paraId="1B9C32C8" w14:textId="1F3F3156" w:rsidR="002C600D" w:rsidRDefault="00F9126F" w:rsidP="00F9126F">
      <w:pPr>
        <w:rPr>
          <w:lang w:val="en-US"/>
        </w:rPr>
      </w:pPr>
      <w:r w:rsidRPr="6CAAEDDD">
        <w:rPr>
          <w:lang w:val="en-US"/>
        </w:rPr>
        <w:t xml:space="preserve">[1] </w:t>
      </w:r>
      <w:r w:rsidR="002D2A3F" w:rsidRPr="6CAAEDDD">
        <w:rPr>
          <w:lang w:val="en-US"/>
        </w:rPr>
        <w:t>R4-2508008</w:t>
      </w:r>
      <w:r w:rsidRPr="6CAAEDDD">
        <w:rPr>
          <w:lang w:val="en-US"/>
        </w:rPr>
        <w:t>,</w:t>
      </w:r>
      <w:r w:rsidR="002C600D" w:rsidRPr="6CAAEDDD">
        <w:rPr>
          <w:lang w:val="en-US"/>
        </w:rPr>
        <w:t xml:space="preserve"> </w:t>
      </w:r>
      <w:r w:rsidR="00F552F5" w:rsidRPr="6CAAEDDD">
        <w:rPr>
          <w:lang w:val="en-US"/>
        </w:rPr>
        <w:t>WF on [115][128] NR_IoT_NTN_HPUE_part1</w:t>
      </w:r>
    </w:p>
    <w:p w14:paraId="70BA3EBA" w14:textId="3565178D" w:rsidR="05B7EFA3" w:rsidRDefault="05B7EFA3" w:rsidP="6CAAEDDD">
      <w:pPr>
        <w:rPr>
          <w:lang w:val="en-US"/>
        </w:rPr>
      </w:pPr>
      <w:r w:rsidRPr="6CAAEDDD">
        <w:rPr>
          <w:lang w:val="en-US"/>
        </w:rPr>
        <w:t>[2] R4-1609823, Uplink 256-QAM MPR simulations</w:t>
      </w:r>
    </w:p>
    <w:p w14:paraId="0028E882" w14:textId="77777777" w:rsidR="00D1246D" w:rsidRPr="00F9126F" w:rsidRDefault="00D1246D" w:rsidP="00F9126F">
      <w:pPr>
        <w:rPr>
          <w:lang w:val="en-US"/>
        </w:rPr>
      </w:pPr>
    </w:p>
    <w:p w14:paraId="10D6BEA9" w14:textId="695BE6BB" w:rsidR="00103568" w:rsidRDefault="00333F1B" w:rsidP="009A4887">
      <w:pPr>
        <w:pStyle w:val="Heading1"/>
        <w:rPr>
          <w:lang w:val="en-US"/>
        </w:rPr>
      </w:pPr>
      <w:r w:rsidRPr="6CAAEDDD">
        <w:rPr>
          <w:lang w:val="en-US"/>
        </w:rPr>
        <w:t>7</w:t>
      </w:r>
      <w:r>
        <w:tab/>
      </w:r>
      <w:r w:rsidR="00103568" w:rsidRPr="6CAAEDDD">
        <w:rPr>
          <w:lang w:val="en-US"/>
        </w:rPr>
        <w:t>Appendix</w:t>
      </w:r>
      <w:r w:rsidR="004C1D7C" w:rsidRPr="6CAAEDDD">
        <w:rPr>
          <w:lang w:val="en-US"/>
        </w:rPr>
        <w:t>: A-MPR triangles</w:t>
      </w:r>
    </w:p>
    <w:p w14:paraId="2A5E4335" w14:textId="4DC6A854" w:rsidR="004603B6" w:rsidRDefault="004603B6" w:rsidP="004603B6">
      <w:pPr>
        <w:pStyle w:val="Heading2"/>
      </w:pPr>
      <w:r>
        <w:t>7.1</w:t>
      </w:r>
      <w:r>
        <w:tab/>
        <w:t>PC1</w:t>
      </w:r>
    </w:p>
    <w:bookmarkStart w:id="2" w:name="_MON_1816700767"/>
    <w:bookmarkEnd w:id="2"/>
    <w:p w14:paraId="64C340E4" w14:textId="5D7900A4" w:rsidR="004603B6" w:rsidRDefault="00551FA9" w:rsidP="004603B6">
      <w:pPr>
        <w:rPr>
          <w:lang w:val="en-US"/>
        </w:rPr>
      </w:pPr>
      <w:r>
        <w:rPr>
          <w:lang w:val="en-US"/>
        </w:rPr>
        <w:object w:dxaOrig="1539" w:dyaOrig="997" w14:anchorId="4219CF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pt;height:48pt" o:ole="">
            <v:imagedata r:id="rId17" o:title=""/>
          </v:shape>
          <o:OLEObject Type="Embed" ProgID="Word.Document.12" ShapeID="_x0000_i1025" DrawAspect="Icon" ObjectID="_1816779912" r:id="rId18">
            <o:FieldCodes>\s</o:FieldCodes>
          </o:OLEObject>
        </w:object>
      </w:r>
      <w:bookmarkStart w:id="3" w:name="_MON_1816701943"/>
      <w:bookmarkEnd w:id="3"/>
      <w:r w:rsidR="00E2298A">
        <w:rPr>
          <w:lang w:val="en-US"/>
        </w:rPr>
        <w:object w:dxaOrig="1539" w:dyaOrig="997" w14:anchorId="24034A8A">
          <v:shape id="_x0000_i1026" type="#_x0000_t75" style="width:78pt;height:48pt" o:ole="">
            <v:imagedata r:id="rId19" o:title=""/>
          </v:shape>
          <o:OLEObject Type="Embed" ProgID="Word.Document.12" ShapeID="_x0000_i1026" DrawAspect="Icon" ObjectID="_1816779913" r:id="rId20">
            <o:FieldCodes>\s</o:FieldCodes>
          </o:OLEObject>
        </w:object>
      </w:r>
      <w:bookmarkStart w:id="4" w:name="_MON_1816702136"/>
      <w:bookmarkEnd w:id="4"/>
      <w:r w:rsidR="00E2298A">
        <w:rPr>
          <w:lang w:val="en-US"/>
        </w:rPr>
        <w:object w:dxaOrig="1539" w:dyaOrig="997" w14:anchorId="1A626104">
          <v:shape id="_x0000_i1027" type="#_x0000_t75" style="width:78pt;height:48pt" o:ole="">
            <v:imagedata r:id="rId21" o:title=""/>
          </v:shape>
          <o:OLEObject Type="Embed" ProgID="Word.Document.12" ShapeID="_x0000_i1027" DrawAspect="Icon" ObjectID="_1816779914" r:id="rId22">
            <o:FieldCodes>\s</o:FieldCodes>
          </o:OLEObject>
        </w:object>
      </w:r>
      <w:bookmarkStart w:id="5" w:name="_MON_1816702299"/>
      <w:bookmarkEnd w:id="5"/>
      <w:r w:rsidR="00E2298A">
        <w:rPr>
          <w:lang w:val="en-US"/>
        </w:rPr>
        <w:object w:dxaOrig="1539" w:dyaOrig="997" w14:anchorId="06AE0817">
          <v:shape id="_x0000_i1028" type="#_x0000_t75" style="width:78pt;height:48pt" o:ole="">
            <v:imagedata r:id="rId23" o:title=""/>
          </v:shape>
          <o:OLEObject Type="Embed" ProgID="Word.Document.12" ShapeID="_x0000_i1028" DrawAspect="Icon" ObjectID="_1816779915" r:id="rId24">
            <o:FieldCodes>\s</o:FieldCodes>
          </o:OLEObject>
        </w:object>
      </w:r>
      <w:bookmarkStart w:id="6" w:name="_MON_1816702189"/>
      <w:bookmarkEnd w:id="6"/>
      <w:r w:rsidR="00E2298A">
        <w:rPr>
          <w:lang w:val="en-US"/>
        </w:rPr>
        <w:object w:dxaOrig="1539" w:dyaOrig="997" w14:anchorId="644BD688">
          <v:shape id="_x0000_i1029" type="#_x0000_t75" style="width:78pt;height:48pt" o:ole="">
            <v:imagedata r:id="rId25" o:title=""/>
          </v:shape>
          <o:OLEObject Type="Embed" ProgID="Word.Document.12" ShapeID="_x0000_i1029" DrawAspect="Icon" ObjectID="_1816779916" r:id="rId26">
            <o:FieldCodes>\s</o:FieldCodes>
          </o:OLEObject>
        </w:object>
      </w:r>
      <w:bookmarkStart w:id="7" w:name="_MON_1816702209"/>
      <w:bookmarkEnd w:id="7"/>
      <w:r w:rsidR="00E2298A">
        <w:rPr>
          <w:lang w:val="en-US"/>
        </w:rPr>
        <w:object w:dxaOrig="1539" w:dyaOrig="997" w14:anchorId="22DE4CF1">
          <v:shape id="_x0000_i1030" type="#_x0000_t75" style="width:78pt;height:48pt" o:ole="">
            <v:imagedata r:id="rId27" o:title=""/>
          </v:shape>
          <o:OLEObject Type="Embed" ProgID="Word.Document.12" ShapeID="_x0000_i1030" DrawAspect="Icon" ObjectID="_1816779917" r:id="rId28">
            <o:FieldCodes>\s</o:FieldCodes>
          </o:OLEObject>
        </w:object>
      </w:r>
    </w:p>
    <w:p w14:paraId="2BAA37A2" w14:textId="6E01D0E8" w:rsidR="004603B6" w:rsidRPr="00551FA9" w:rsidRDefault="004603B6" w:rsidP="00551FA9">
      <w:pPr>
        <w:pStyle w:val="Heading2"/>
      </w:pPr>
      <w:r>
        <w:t>7.2</w:t>
      </w:r>
      <w:r>
        <w:tab/>
        <w:t>PC2</w:t>
      </w:r>
    </w:p>
    <w:bookmarkStart w:id="8" w:name="_MON_1816700848"/>
    <w:bookmarkEnd w:id="8"/>
    <w:p w14:paraId="3FA2F404" w14:textId="3007691B" w:rsidR="6CAAEDDD" w:rsidRDefault="00551FA9" w:rsidP="6CAAEDDD">
      <w:pPr>
        <w:rPr>
          <w:lang w:val="en-US"/>
        </w:rPr>
      </w:pPr>
      <w:r>
        <w:rPr>
          <w:lang w:val="en-US"/>
        </w:rPr>
        <w:object w:dxaOrig="1539" w:dyaOrig="997" w14:anchorId="650FB973">
          <v:shape id="_x0000_i1031" type="#_x0000_t75" style="width:78pt;height:48pt" o:ole="">
            <v:imagedata r:id="rId29" o:title=""/>
          </v:shape>
          <o:OLEObject Type="Embed" ProgID="Word.Document.12" ShapeID="_x0000_i1031" DrawAspect="Icon" ObjectID="_1816779918" r:id="rId30">
            <o:FieldCodes>\s</o:FieldCodes>
          </o:OLEObject>
        </w:object>
      </w:r>
      <w:bookmarkStart w:id="9" w:name="_MON_1816702456"/>
      <w:bookmarkEnd w:id="9"/>
      <w:r w:rsidR="00E2298A">
        <w:rPr>
          <w:lang w:val="en-US"/>
        </w:rPr>
        <w:object w:dxaOrig="1539" w:dyaOrig="997" w14:anchorId="7015830B">
          <v:shape id="_x0000_i1032" type="#_x0000_t75" style="width:78pt;height:48pt" o:ole="">
            <v:imagedata r:id="rId31" o:title=""/>
          </v:shape>
          <o:OLEObject Type="Embed" ProgID="Word.Document.12" ShapeID="_x0000_i1032" DrawAspect="Icon" ObjectID="_1816779919" r:id="rId32">
            <o:FieldCodes>\s</o:FieldCodes>
          </o:OLEObject>
        </w:object>
      </w:r>
      <w:bookmarkStart w:id="10" w:name="_MON_1816702462"/>
      <w:bookmarkEnd w:id="10"/>
      <w:r w:rsidR="00E2298A">
        <w:rPr>
          <w:lang w:val="en-US"/>
        </w:rPr>
        <w:object w:dxaOrig="1539" w:dyaOrig="997" w14:anchorId="1B26FCC2">
          <v:shape id="_x0000_i1033" type="#_x0000_t75" style="width:78pt;height:48pt" o:ole="">
            <v:imagedata r:id="rId21" o:title=""/>
          </v:shape>
          <o:OLEObject Type="Embed" ProgID="Word.Document.12" ShapeID="_x0000_i1033" DrawAspect="Icon" ObjectID="_1816779920" r:id="rId33">
            <o:FieldCodes>\s</o:FieldCodes>
          </o:OLEObject>
        </w:object>
      </w:r>
      <w:bookmarkStart w:id="11" w:name="_MON_1816702472"/>
      <w:bookmarkEnd w:id="11"/>
      <w:r w:rsidR="00E2298A">
        <w:rPr>
          <w:lang w:val="en-US"/>
        </w:rPr>
        <w:object w:dxaOrig="1539" w:dyaOrig="997" w14:anchorId="6E917CA2">
          <v:shape id="_x0000_i1034" type="#_x0000_t75" style="width:78pt;height:48pt" o:ole="">
            <v:imagedata r:id="rId34" o:title=""/>
          </v:shape>
          <o:OLEObject Type="Embed" ProgID="Word.Document.12" ShapeID="_x0000_i1034" DrawAspect="Icon" ObjectID="_1816779921" r:id="rId35">
            <o:FieldCodes>\s</o:FieldCodes>
          </o:OLEObject>
        </w:object>
      </w:r>
      <w:bookmarkStart w:id="12" w:name="_MON_1816702479"/>
      <w:bookmarkEnd w:id="12"/>
      <w:r w:rsidR="00E2298A">
        <w:rPr>
          <w:lang w:val="en-US"/>
        </w:rPr>
        <w:object w:dxaOrig="1539" w:dyaOrig="997" w14:anchorId="6EFBDD2C">
          <v:shape id="_x0000_i1035" type="#_x0000_t75" style="width:78pt;height:48pt" o:ole="">
            <v:imagedata r:id="rId25" o:title=""/>
          </v:shape>
          <o:OLEObject Type="Embed" ProgID="Word.Document.12" ShapeID="_x0000_i1035" DrawAspect="Icon" ObjectID="_1816779922" r:id="rId36">
            <o:FieldCodes>\s</o:FieldCodes>
          </o:OLEObject>
        </w:object>
      </w:r>
      <w:bookmarkStart w:id="13" w:name="_MON_1816702484"/>
      <w:bookmarkEnd w:id="13"/>
      <w:r w:rsidR="00E2298A">
        <w:rPr>
          <w:lang w:val="en-US"/>
        </w:rPr>
        <w:object w:dxaOrig="1539" w:dyaOrig="997" w14:anchorId="275804CE">
          <v:shape id="_x0000_i1036" type="#_x0000_t75" style="width:78pt;height:48pt" o:ole="">
            <v:imagedata r:id="rId27" o:title=""/>
          </v:shape>
          <o:OLEObject Type="Embed" ProgID="Word.Document.12" ShapeID="_x0000_i1036" DrawAspect="Icon" ObjectID="_1816779923" r:id="rId37">
            <o:FieldCodes>\s</o:FieldCodes>
          </o:OLEObject>
        </w:object>
      </w:r>
    </w:p>
    <w:sectPr w:rsidR="6CAAEDDD" w:rsidSect="00426A90">
      <w:headerReference w:type="even" r:id="rId38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4A753" w14:textId="77777777" w:rsidR="00BF5675" w:rsidRDefault="00BF5675" w:rsidP="002B3503">
      <w:pPr>
        <w:spacing w:after="0"/>
      </w:pPr>
      <w:r>
        <w:separator/>
      </w:r>
    </w:p>
  </w:endnote>
  <w:endnote w:type="continuationSeparator" w:id="0">
    <w:p w14:paraId="73CA5008" w14:textId="77777777" w:rsidR="00BF5675" w:rsidRDefault="00BF5675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E1C818" w14:textId="77777777" w:rsidR="00BF5675" w:rsidRDefault="00BF5675" w:rsidP="002B3503">
      <w:pPr>
        <w:spacing w:after="0"/>
      </w:pPr>
      <w:r>
        <w:separator/>
      </w:r>
    </w:p>
  </w:footnote>
  <w:footnote w:type="continuationSeparator" w:id="0">
    <w:p w14:paraId="403E10EB" w14:textId="77777777" w:rsidR="00BF5675" w:rsidRDefault="00BF5675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84F82"/>
    <w:multiLevelType w:val="hybridMultilevel"/>
    <w:tmpl w:val="7D8E3D2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7A723CC"/>
    <w:multiLevelType w:val="hybridMultilevel"/>
    <w:tmpl w:val="68D4F51A"/>
    <w:lvl w:ilvl="0" w:tplc="0E3A474A"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522F39"/>
    <w:multiLevelType w:val="hybridMultilevel"/>
    <w:tmpl w:val="83D4F4C4"/>
    <w:lvl w:ilvl="0" w:tplc="D65C3D8C"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7"/>
  </w:num>
  <w:num w:numId="2" w16cid:durableId="1759204612">
    <w:abstractNumId w:val="14"/>
  </w:num>
  <w:num w:numId="3" w16cid:durableId="2048292614">
    <w:abstractNumId w:val="11"/>
  </w:num>
  <w:num w:numId="4" w16cid:durableId="538207365">
    <w:abstractNumId w:val="12"/>
  </w:num>
  <w:num w:numId="5" w16cid:durableId="1701078993">
    <w:abstractNumId w:val="5"/>
  </w:num>
  <w:num w:numId="6" w16cid:durableId="297302226">
    <w:abstractNumId w:val="6"/>
  </w:num>
  <w:num w:numId="7" w16cid:durableId="409081964">
    <w:abstractNumId w:val="10"/>
  </w:num>
  <w:num w:numId="8" w16cid:durableId="31150005">
    <w:abstractNumId w:val="8"/>
  </w:num>
  <w:num w:numId="9" w16cid:durableId="1654213827">
    <w:abstractNumId w:val="3"/>
  </w:num>
  <w:num w:numId="10" w16cid:durableId="1922520578">
    <w:abstractNumId w:val="13"/>
  </w:num>
  <w:num w:numId="11" w16cid:durableId="1521116685">
    <w:abstractNumId w:val="1"/>
  </w:num>
  <w:num w:numId="12" w16cid:durableId="1459032773">
    <w:abstractNumId w:val="9"/>
  </w:num>
  <w:num w:numId="13" w16cid:durableId="1038818154">
    <w:abstractNumId w:val="2"/>
  </w:num>
  <w:num w:numId="14" w16cid:durableId="711884411">
    <w:abstractNumId w:val="4"/>
  </w:num>
  <w:num w:numId="15" w16cid:durableId="10053964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proofState w:spelling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62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173E"/>
    <w:rsid w:val="00002C51"/>
    <w:rsid w:val="00004DC3"/>
    <w:rsid w:val="0000645E"/>
    <w:rsid w:val="00006CB0"/>
    <w:rsid w:val="00010884"/>
    <w:rsid w:val="00013C65"/>
    <w:rsid w:val="0001625A"/>
    <w:rsid w:val="00016689"/>
    <w:rsid w:val="00020F23"/>
    <w:rsid w:val="0002471D"/>
    <w:rsid w:val="0003096F"/>
    <w:rsid w:val="0003263E"/>
    <w:rsid w:val="000370A5"/>
    <w:rsid w:val="00037DDF"/>
    <w:rsid w:val="0004239C"/>
    <w:rsid w:val="000446EC"/>
    <w:rsid w:val="00047E16"/>
    <w:rsid w:val="0005033C"/>
    <w:rsid w:val="0005187F"/>
    <w:rsid w:val="00056890"/>
    <w:rsid w:val="00057A9F"/>
    <w:rsid w:val="000638D8"/>
    <w:rsid w:val="00063E41"/>
    <w:rsid w:val="00064E3D"/>
    <w:rsid w:val="00066687"/>
    <w:rsid w:val="00066B7C"/>
    <w:rsid w:val="00067294"/>
    <w:rsid w:val="000738D8"/>
    <w:rsid w:val="00084476"/>
    <w:rsid w:val="00084771"/>
    <w:rsid w:val="0008585F"/>
    <w:rsid w:val="00090156"/>
    <w:rsid w:val="00091F0B"/>
    <w:rsid w:val="0009706F"/>
    <w:rsid w:val="000A2BE0"/>
    <w:rsid w:val="000A37DD"/>
    <w:rsid w:val="000A3DFD"/>
    <w:rsid w:val="000A4E26"/>
    <w:rsid w:val="000A520A"/>
    <w:rsid w:val="000A6473"/>
    <w:rsid w:val="000A6A9A"/>
    <w:rsid w:val="000B0C5F"/>
    <w:rsid w:val="000B3B17"/>
    <w:rsid w:val="000B4E56"/>
    <w:rsid w:val="000B5E8E"/>
    <w:rsid w:val="000C23CC"/>
    <w:rsid w:val="000C6BF5"/>
    <w:rsid w:val="000D0A17"/>
    <w:rsid w:val="000D1A8B"/>
    <w:rsid w:val="000D3353"/>
    <w:rsid w:val="000D417B"/>
    <w:rsid w:val="000D4925"/>
    <w:rsid w:val="000E4D14"/>
    <w:rsid w:val="000F2546"/>
    <w:rsid w:val="000F30A3"/>
    <w:rsid w:val="000F50EC"/>
    <w:rsid w:val="000F74EE"/>
    <w:rsid w:val="000F7A78"/>
    <w:rsid w:val="00101626"/>
    <w:rsid w:val="00102D81"/>
    <w:rsid w:val="00103568"/>
    <w:rsid w:val="00113DD7"/>
    <w:rsid w:val="00121538"/>
    <w:rsid w:val="00121D5E"/>
    <w:rsid w:val="00121DE2"/>
    <w:rsid w:val="001221D2"/>
    <w:rsid w:val="00124C33"/>
    <w:rsid w:val="0012571B"/>
    <w:rsid w:val="00132198"/>
    <w:rsid w:val="00133A81"/>
    <w:rsid w:val="00135275"/>
    <w:rsid w:val="00135AFE"/>
    <w:rsid w:val="00136164"/>
    <w:rsid w:val="001364A1"/>
    <w:rsid w:val="00136E39"/>
    <w:rsid w:val="00142113"/>
    <w:rsid w:val="00143AFD"/>
    <w:rsid w:val="001458FC"/>
    <w:rsid w:val="0015000E"/>
    <w:rsid w:val="00154ABB"/>
    <w:rsid w:val="0015578A"/>
    <w:rsid w:val="001568C3"/>
    <w:rsid w:val="00157835"/>
    <w:rsid w:val="00160EB1"/>
    <w:rsid w:val="0016131F"/>
    <w:rsid w:val="0016256A"/>
    <w:rsid w:val="00163A2B"/>
    <w:rsid w:val="001663F0"/>
    <w:rsid w:val="00166F8C"/>
    <w:rsid w:val="001711BA"/>
    <w:rsid w:val="0017305B"/>
    <w:rsid w:val="0017455D"/>
    <w:rsid w:val="001751F1"/>
    <w:rsid w:val="00176A94"/>
    <w:rsid w:val="001855D4"/>
    <w:rsid w:val="00187AC5"/>
    <w:rsid w:val="00190BBE"/>
    <w:rsid w:val="00190C4A"/>
    <w:rsid w:val="00193C90"/>
    <w:rsid w:val="001953B8"/>
    <w:rsid w:val="001A1A86"/>
    <w:rsid w:val="001A2D32"/>
    <w:rsid w:val="001A2D53"/>
    <w:rsid w:val="001A3F81"/>
    <w:rsid w:val="001A47F2"/>
    <w:rsid w:val="001A698A"/>
    <w:rsid w:val="001A7E2D"/>
    <w:rsid w:val="001A7EE7"/>
    <w:rsid w:val="001B30C1"/>
    <w:rsid w:val="001B6495"/>
    <w:rsid w:val="001B6730"/>
    <w:rsid w:val="001B791F"/>
    <w:rsid w:val="001C06D5"/>
    <w:rsid w:val="001C098F"/>
    <w:rsid w:val="001C3B7F"/>
    <w:rsid w:val="001C473D"/>
    <w:rsid w:val="001C6298"/>
    <w:rsid w:val="001C7946"/>
    <w:rsid w:val="001D216B"/>
    <w:rsid w:val="001D44A7"/>
    <w:rsid w:val="001D4998"/>
    <w:rsid w:val="001D64A5"/>
    <w:rsid w:val="001E0A08"/>
    <w:rsid w:val="001E2BCB"/>
    <w:rsid w:val="001E4F63"/>
    <w:rsid w:val="001E6A23"/>
    <w:rsid w:val="001E78B1"/>
    <w:rsid w:val="001F44E8"/>
    <w:rsid w:val="002063C9"/>
    <w:rsid w:val="00206F91"/>
    <w:rsid w:val="00210AA4"/>
    <w:rsid w:val="00211AA3"/>
    <w:rsid w:val="002127E2"/>
    <w:rsid w:val="0021359B"/>
    <w:rsid w:val="00214879"/>
    <w:rsid w:val="00214C5F"/>
    <w:rsid w:val="00214C87"/>
    <w:rsid w:val="00214CF4"/>
    <w:rsid w:val="00215035"/>
    <w:rsid w:val="0021567D"/>
    <w:rsid w:val="00215862"/>
    <w:rsid w:val="00220C89"/>
    <w:rsid w:val="00222A74"/>
    <w:rsid w:val="00230F65"/>
    <w:rsid w:val="00236070"/>
    <w:rsid w:val="00237118"/>
    <w:rsid w:val="0024072D"/>
    <w:rsid w:val="00240FCE"/>
    <w:rsid w:val="00241E14"/>
    <w:rsid w:val="00244F77"/>
    <w:rsid w:val="002515F4"/>
    <w:rsid w:val="0025512D"/>
    <w:rsid w:val="00260340"/>
    <w:rsid w:val="0026043D"/>
    <w:rsid w:val="00261A60"/>
    <w:rsid w:val="002621C3"/>
    <w:rsid w:val="002669C0"/>
    <w:rsid w:val="0026744E"/>
    <w:rsid w:val="00271A59"/>
    <w:rsid w:val="00273303"/>
    <w:rsid w:val="002764BD"/>
    <w:rsid w:val="00277449"/>
    <w:rsid w:val="00283612"/>
    <w:rsid w:val="00291DDD"/>
    <w:rsid w:val="00294E6D"/>
    <w:rsid w:val="00297492"/>
    <w:rsid w:val="002A59EB"/>
    <w:rsid w:val="002A67DB"/>
    <w:rsid w:val="002A7181"/>
    <w:rsid w:val="002B2074"/>
    <w:rsid w:val="002B227C"/>
    <w:rsid w:val="002B3503"/>
    <w:rsid w:val="002B3710"/>
    <w:rsid w:val="002B3CD4"/>
    <w:rsid w:val="002B4C6A"/>
    <w:rsid w:val="002B520A"/>
    <w:rsid w:val="002B6006"/>
    <w:rsid w:val="002C155B"/>
    <w:rsid w:val="002C2C9A"/>
    <w:rsid w:val="002C600D"/>
    <w:rsid w:val="002D281E"/>
    <w:rsid w:val="002D2822"/>
    <w:rsid w:val="002D2A3F"/>
    <w:rsid w:val="002D4117"/>
    <w:rsid w:val="002D722C"/>
    <w:rsid w:val="002E3637"/>
    <w:rsid w:val="002F6A38"/>
    <w:rsid w:val="003001C4"/>
    <w:rsid w:val="00304DA8"/>
    <w:rsid w:val="003060FD"/>
    <w:rsid w:val="003077B7"/>
    <w:rsid w:val="00333F1B"/>
    <w:rsid w:val="00343829"/>
    <w:rsid w:val="003443A1"/>
    <w:rsid w:val="003467CA"/>
    <w:rsid w:val="00347DEA"/>
    <w:rsid w:val="0035117F"/>
    <w:rsid w:val="0036263D"/>
    <w:rsid w:val="0036527E"/>
    <w:rsid w:val="00367903"/>
    <w:rsid w:val="0037010F"/>
    <w:rsid w:val="00371041"/>
    <w:rsid w:val="003732AC"/>
    <w:rsid w:val="0037411B"/>
    <w:rsid w:val="0037548C"/>
    <w:rsid w:val="003777FE"/>
    <w:rsid w:val="0038494E"/>
    <w:rsid w:val="00384F92"/>
    <w:rsid w:val="00391A9B"/>
    <w:rsid w:val="00395056"/>
    <w:rsid w:val="003A58B1"/>
    <w:rsid w:val="003B3B24"/>
    <w:rsid w:val="003C1845"/>
    <w:rsid w:val="003C42AC"/>
    <w:rsid w:val="003C6403"/>
    <w:rsid w:val="003C672D"/>
    <w:rsid w:val="003C7CE6"/>
    <w:rsid w:val="003D0574"/>
    <w:rsid w:val="003D62B8"/>
    <w:rsid w:val="003D7C7F"/>
    <w:rsid w:val="003E06EC"/>
    <w:rsid w:val="003E31DF"/>
    <w:rsid w:val="003E46B0"/>
    <w:rsid w:val="003F3027"/>
    <w:rsid w:val="003F7C08"/>
    <w:rsid w:val="0040072E"/>
    <w:rsid w:val="00400F07"/>
    <w:rsid w:val="00402DF6"/>
    <w:rsid w:val="004148DE"/>
    <w:rsid w:val="00414D6F"/>
    <w:rsid w:val="0042109F"/>
    <w:rsid w:val="00426099"/>
    <w:rsid w:val="00426A90"/>
    <w:rsid w:val="0043450E"/>
    <w:rsid w:val="0043483F"/>
    <w:rsid w:val="004369F3"/>
    <w:rsid w:val="00444DFD"/>
    <w:rsid w:val="00446C38"/>
    <w:rsid w:val="0045211B"/>
    <w:rsid w:val="004524FA"/>
    <w:rsid w:val="00453BA5"/>
    <w:rsid w:val="00454E53"/>
    <w:rsid w:val="00457B38"/>
    <w:rsid w:val="00457E37"/>
    <w:rsid w:val="004603B6"/>
    <w:rsid w:val="00460DAB"/>
    <w:rsid w:val="00460FEE"/>
    <w:rsid w:val="0048043B"/>
    <w:rsid w:val="00481515"/>
    <w:rsid w:val="00481546"/>
    <w:rsid w:val="00482477"/>
    <w:rsid w:val="00482DDD"/>
    <w:rsid w:val="004835A6"/>
    <w:rsid w:val="00483C12"/>
    <w:rsid w:val="00491386"/>
    <w:rsid w:val="00491642"/>
    <w:rsid w:val="004924E4"/>
    <w:rsid w:val="00494F18"/>
    <w:rsid w:val="00495EA1"/>
    <w:rsid w:val="004A0078"/>
    <w:rsid w:val="004A143A"/>
    <w:rsid w:val="004A41DA"/>
    <w:rsid w:val="004B236A"/>
    <w:rsid w:val="004B2CEE"/>
    <w:rsid w:val="004B3736"/>
    <w:rsid w:val="004B3894"/>
    <w:rsid w:val="004B7E43"/>
    <w:rsid w:val="004C0103"/>
    <w:rsid w:val="004C1D7C"/>
    <w:rsid w:val="004C58F9"/>
    <w:rsid w:val="004D09F8"/>
    <w:rsid w:val="004D0A5C"/>
    <w:rsid w:val="004D0C67"/>
    <w:rsid w:val="004D1D63"/>
    <w:rsid w:val="004D3D81"/>
    <w:rsid w:val="004E0120"/>
    <w:rsid w:val="004E0341"/>
    <w:rsid w:val="004E1F8B"/>
    <w:rsid w:val="004E2BA1"/>
    <w:rsid w:val="004E3224"/>
    <w:rsid w:val="004E689C"/>
    <w:rsid w:val="004E71B1"/>
    <w:rsid w:val="004F00EC"/>
    <w:rsid w:val="004F0EB4"/>
    <w:rsid w:val="004F4215"/>
    <w:rsid w:val="004F43E1"/>
    <w:rsid w:val="004F47E7"/>
    <w:rsid w:val="004F7EA6"/>
    <w:rsid w:val="005029F5"/>
    <w:rsid w:val="00502CE0"/>
    <w:rsid w:val="005045F6"/>
    <w:rsid w:val="005052DF"/>
    <w:rsid w:val="00512548"/>
    <w:rsid w:val="005206FF"/>
    <w:rsid w:val="0052117E"/>
    <w:rsid w:val="00522C8C"/>
    <w:rsid w:val="00525B1C"/>
    <w:rsid w:val="00530225"/>
    <w:rsid w:val="005309B7"/>
    <w:rsid w:val="00530E0A"/>
    <w:rsid w:val="00532D5C"/>
    <w:rsid w:val="00536057"/>
    <w:rsid w:val="00551FA9"/>
    <w:rsid w:val="00555F37"/>
    <w:rsid w:val="00560087"/>
    <w:rsid w:val="00560A63"/>
    <w:rsid w:val="00562BDC"/>
    <w:rsid w:val="00564B2E"/>
    <w:rsid w:val="0056794F"/>
    <w:rsid w:val="00570B14"/>
    <w:rsid w:val="0057788B"/>
    <w:rsid w:val="005856DE"/>
    <w:rsid w:val="005919C2"/>
    <w:rsid w:val="00591D51"/>
    <w:rsid w:val="00591D5F"/>
    <w:rsid w:val="00595F9E"/>
    <w:rsid w:val="005A0272"/>
    <w:rsid w:val="005A0750"/>
    <w:rsid w:val="005A08FD"/>
    <w:rsid w:val="005A2F0C"/>
    <w:rsid w:val="005A35C6"/>
    <w:rsid w:val="005A370C"/>
    <w:rsid w:val="005A456F"/>
    <w:rsid w:val="005A65C6"/>
    <w:rsid w:val="005A6A8D"/>
    <w:rsid w:val="005A6EE6"/>
    <w:rsid w:val="005A7283"/>
    <w:rsid w:val="005B2640"/>
    <w:rsid w:val="005B62ED"/>
    <w:rsid w:val="005C149F"/>
    <w:rsid w:val="005D1B23"/>
    <w:rsid w:val="005E7116"/>
    <w:rsid w:val="005F1AE5"/>
    <w:rsid w:val="005F4052"/>
    <w:rsid w:val="005F6427"/>
    <w:rsid w:val="005F681F"/>
    <w:rsid w:val="005F6CE3"/>
    <w:rsid w:val="006007F6"/>
    <w:rsid w:val="006011BA"/>
    <w:rsid w:val="00601C9E"/>
    <w:rsid w:val="00602EB6"/>
    <w:rsid w:val="00605514"/>
    <w:rsid w:val="006104AF"/>
    <w:rsid w:val="00610EF2"/>
    <w:rsid w:val="00614441"/>
    <w:rsid w:val="006250AC"/>
    <w:rsid w:val="006255DE"/>
    <w:rsid w:val="00626983"/>
    <w:rsid w:val="0062713A"/>
    <w:rsid w:val="00627678"/>
    <w:rsid w:val="00631465"/>
    <w:rsid w:val="00632BD2"/>
    <w:rsid w:val="006361A1"/>
    <w:rsid w:val="006363BC"/>
    <w:rsid w:val="00636CFC"/>
    <w:rsid w:val="00641C2E"/>
    <w:rsid w:val="00641D3C"/>
    <w:rsid w:val="00641E1F"/>
    <w:rsid w:val="00650590"/>
    <w:rsid w:val="00660D65"/>
    <w:rsid w:val="00664DF6"/>
    <w:rsid w:val="00671793"/>
    <w:rsid w:val="006744D0"/>
    <w:rsid w:val="006806E9"/>
    <w:rsid w:val="006868BA"/>
    <w:rsid w:val="006919C7"/>
    <w:rsid w:val="00692DA1"/>
    <w:rsid w:val="006952CE"/>
    <w:rsid w:val="006A74D4"/>
    <w:rsid w:val="006A793D"/>
    <w:rsid w:val="006B58FE"/>
    <w:rsid w:val="006B6C5B"/>
    <w:rsid w:val="006C0E97"/>
    <w:rsid w:val="006C1B1B"/>
    <w:rsid w:val="006C20AC"/>
    <w:rsid w:val="006C4987"/>
    <w:rsid w:val="006C4A98"/>
    <w:rsid w:val="006C6840"/>
    <w:rsid w:val="006D12DA"/>
    <w:rsid w:val="006D15B6"/>
    <w:rsid w:val="006D4649"/>
    <w:rsid w:val="006D575C"/>
    <w:rsid w:val="006D77C8"/>
    <w:rsid w:val="006D78A1"/>
    <w:rsid w:val="006E1AD8"/>
    <w:rsid w:val="006E1E70"/>
    <w:rsid w:val="006E3559"/>
    <w:rsid w:val="006E5469"/>
    <w:rsid w:val="006F1606"/>
    <w:rsid w:val="006F2709"/>
    <w:rsid w:val="006F6E3A"/>
    <w:rsid w:val="00700831"/>
    <w:rsid w:val="00703672"/>
    <w:rsid w:val="00704267"/>
    <w:rsid w:val="00707297"/>
    <w:rsid w:val="00707DC1"/>
    <w:rsid w:val="00712277"/>
    <w:rsid w:val="00721516"/>
    <w:rsid w:val="00721596"/>
    <w:rsid w:val="00721CDB"/>
    <w:rsid w:val="00725F5D"/>
    <w:rsid w:val="00726265"/>
    <w:rsid w:val="0073496C"/>
    <w:rsid w:val="00734EBD"/>
    <w:rsid w:val="00736E0F"/>
    <w:rsid w:val="007377DB"/>
    <w:rsid w:val="00743D11"/>
    <w:rsid w:val="0074410C"/>
    <w:rsid w:val="0075063E"/>
    <w:rsid w:val="0075374A"/>
    <w:rsid w:val="0076301D"/>
    <w:rsid w:val="00775BF6"/>
    <w:rsid w:val="0078292B"/>
    <w:rsid w:val="007846D6"/>
    <w:rsid w:val="0078471E"/>
    <w:rsid w:val="0079231B"/>
    <w:rsid w:val="007927BC"/>
    <w:rsid w:val="00792A00"/>
    <w:rsid w:val="00794808"/>
    <w:rsid w:val="00796364"/>
    <w:rsid w:val="007A2CE1"/>
    <w:rsid w:val="007A599F"/>
    <w:rsid w:val="007A7BEC"/>
    <w:rsid w:val="007C0C06"/>
    <w:rsid w:val="007D20DF"/>
    <w:rsid w:val="007D6477"/>
    <w:rsid w:val="007E00B9"/>
    <w:rsid w:val="007E2437"/>
    <w:rsid w:val="007E30FA"/>
    <w:rsid w:val="007E3586"/>
    <w:rsid w:val="007E404E"/>
    <w:rsid w:val="007E5383"/>
    <w:rsid w:val="007E6235"/>
    <w:rsid w:val="007F106F"/>
    <w:rsid w:val="007F36C2"/>
    <w:rsid w:val="007F7086"/>
    <w:rsid w:val="00806A58"/>
    <w:rsid w:val="00814380"/>
    <w:rsid w:val="00820359"/>
    <w:rsid w:val="00820BC5"/>
    <w:rsid w:val="00822FAB"/>
    <w:rsid w:val="008233B1"/>
    <w:rsid w:val="008236E4"/>
    <w:rsid w:val="00823937"/>
    <w:rsid w:val="008322E2"/>
    <w:rsid w:val="008406CE"/>
    <w:rsid w:val="00850296"/>
    <w:rsid w:val="00852777"/>
    <w:rsid w:val="0085459F"/>
    <w:rsid w:val="008626FF"/>
    <w:rsid w:val="008634FE"/>
    <w:rsid w:val="00865756"/>
    <w:rsid w:val="00872D64"/>
    <w:rsid w:val="00875E17"/>
    <w:rsid w:val="00876A6D"/>
    <w:rsid w:val="00881EB7"/>
    <w:rsid w:val="008831C2"/>
    <w:rsid w:val="00883D66"/>
    <w:rsid w:val="00884F76"/>
    <w:rsid w:val="008920A2"/>
    <w:rsid w:val="00896DB0"/>
    <w:rsid w:val="008A295C"/>
    <w:rsid w:val="008A4493"/>
    <w:rsid w:val="008A671A"/>
    <w:rsid w:val="008A6A1E"/>
    <w:rsid w:val="008B0C05"/>
    <w:rsid w:val="008B1308"/>
    <w:rsid w:val="008B43A5"/>
    <w:rsid w:val="008C27A2"/>
    <w:rsid w:val="008D111D"/>
    <w:rsid w:val="008D639B"/>
    <w:rsid w:val="008E6A78"/>
    <w:rsid w:val="008F13F5"/>
    <w:rsid w:val="008F68FF"/>
    <w:rsid w:val="008F6EEA"/>
    <w:rsid w:val="009007B5"/>
    <w:rsid w:val="00900A6E"/>
    <w:rsid w:val="00905D49"/>
    <w:rsid w:val="009064A4"/>
    <w:rsid w:val="00911FDF"/>
    <w:rsid w:val="0091383D"/>
    <w:rsid w:val="00914272"/>
    <w:rsid w:val="0091652E"/>
    <w:rsid w:val="00917F6D"/>
    <w:rsid w:val="00924DA3"/>
    <w:rsid w:val="00933BF9"/>
    <w:rsid w:val="00936919"/>
    <w:rsid w:val="00940559"/>
    <w:rsid w:val="0094195E"/>
    <w:rsid w:val="0094632C"/>
    <w:rsid w:val="00946566"/>
    <w:rsid w:val="00947B0A"/>
    <w:rsid w:val="0095238E"/>
    <w:rsid w:val="00955316"/>
    <w:rsid w:val="00956F92"/>
    <w:rsid w:val="00957DA6"/>
    <w:rsid w:val="0096024C"/>
    <w:rsid w:val="009627F3"/>
    <w:rsid w:val="00965164"/>
    <w:rsid w:val="0096646D"/>
    <w:rsid w:val="00967C49"/>
    <w:rsid w:val="00971DF6"/>
    <w:rsid w:val="00986EBD"/>
    <w:rsid w:val="009915C0"/>
    <w:rsid w:val="009935D0"/>
    <w:rsid w:val="009943D4"/>
    <w:rsid w:val="00994B01"/>
    <w:rsid w:val="00995CA4"/>
    <w:rsid w:val="00996062"/>
    <w:rsid w:val="0099771D"/>
    <w:rsid w:val="009A1F68"/>
    <w:rsid w:val="009A46F4"/>
    <w:rsid w:val="009A4887"/>
    <w:rsid w:val="009A615C"/>
    <w:rsid w:val="009B1E68"/>
    <w:rsid w:val="009B5313"/>
    <w:rsid w:val="009B5FB8"/>
    <w:rsid w:val="009B6D8A"/>
    <w:rsid w:val="009B6F0E"/>
    <w:rsid w:val="009C010D"/>
    <w:rsid w:val="009C0E9B"/>
    <w:rsid w:val="009C4C68"/>
    <w:rsid w:val="009C712F"/>
    <w:rsid w:val="009D1984"/>
    <w:rsid w:val="009D4260"/>
    <w:rsid w:val="009E576F"/>
    <w:rsid w:val="009F2483"/>
    <w:rsid w:val="009F40C4"/>
    <w:rsid w:val="009F6C68"/>
    <w:rsid w:val="009F7A51"/>
    <w:rsid w:val="00A033D4"/>
    <w:rsid w:val="00A039A3"/>
    <w:rsid w:val="00A05FD2"/>
    <w:rsid w:val="00A06797"/>
    <w:rsid w:val="00A07E4C"/>
    <w:rsid w:val="00A10096"/>
    <w:rsid w:val="00A116DA"/>
    <w:rsid w:val="00A226F6"/>
    <w:rsid w:val="00A30DC4"/>
    <w:rsid w:val="00A31791"/>
    <w:rsid w:val="00A358C5"/>
    <w:rsid w:val="00A36F8B"/>
    <w:rsid w:val="00A37F85"/>
    <w:rsid w:val="00A4126F"/>
    <w:rsid w:val="00A43D0B"/>
    <w:rsid w:val="00A43DF4"/>
    <w:rsid w:val="00A43F80"/>
    <w:rsid w:val="00A4478E"/>
    <w:rsid w:val="00A4494D"/>
    <w:rsid w:val="00A451E8"/>
    <w:rsid w:val="00A46001"/>
    <w:rsid w:val="00A46F2A"/>
    <w:rsid w:val="00A47A69"/>
    <w:rsid w:val="00A50443"/>
    <w:rsid w:val="00A53E3F"/>
    <w:rsid w:val="00A565B1"/>
    <w:rsid w:val="00A56A0D"/>
    <w:rsid w:val="00A57AC9"/>
    <w:rsid w:val="00A6002A"/>
    <w:rsid w:val="00A6018C"/>
    <w:rsid w:val="00A64399"/>
    <w:rsid w:val="00A673E6"/>
    <w:rsid w:val="00A67A94"/>
    <w:rsid w:val="00A70229"/>
    <w:rsid w:val="00A71D69"/>
    <w:rsid w:val="00A767DC"/>
    <w:rsid w:val="00A90F16"/>
    <w:rsid w:val="00A91B82"/>
    <w:rsid w:val="00A9468A"/>
    <w:rsid w:val="00A95A1E"/>
    <w:rsid w:val="00A96312"/>
    <w:rsid w:val="00A978FF"/>
    <w:rsid w:val="00A97C26"/>
    <w:rsid w:val="00AA1EDA"/>
    <w:rsid w:val="00AA2A67"/>
    <w:rsid w:val="00AA377F"/>
    <w:rsid w:val="00AA46D3"/>
    <w:rsid w:val="00AA7D5C"/>
    <w:rsid w:val="00AB5F98"/>
    <w:rsid w:val="00AB75FC"/>
    <w:rsid w:val="00AC344B"/>
    <w:rsid w:val="00AC4F83"/>
    <w:rsid w:val="00AC50AB"/>
    <w:rsid w:val="00AD1832"/>
    <w:rsid w:val="00AE09F6"/>
    <w:rsid w:val="00AE2963"/>
    <w:rsid w:val="00AE3638"/>
    <w:rsid w:val="00AE3721"/>
    <w:rsid w:val="00AE62DA"/>
    <w:rsid w:val="00AE6327"/>
    <w:rsid w:val="00AE63FC"/>
    <w:rsid w:val="00AF012A"/>
    <w:rsid w:val="00AF0724"/>
    <w:rsid w:val="00AF0890"/>
    <w:rsid w:val="00AF1507"/>
    <w:rsid w:val="00AF3BBE"/>
    <w:rsid w:val="00AF5BE5"/>
    <w:rsid w:val="00AF7CB0"/>
    <w:rsid w:val="00B0192C"/>
    <w:rsid w:val="00B022D2"/>
    <w:rsid w:val="00B03275"/>
    <w:rsid w:val="00B169A5"/>
    <w:rsid w:val="00B172EC"/>
    <w:rsid w:val="00B20926"/>
    <w:rsid w:val="00B24C63"/>
    <w:rsid w:val="00B27045"/>
    <w:rsid w:val="00B274B6"/>
    <w:rsid w:val="00B276B3"/>
    <w:rsid w:val="00B323CC"/>
    <w:rsid w:val="00B32C6A"/>
    <w:rsid w:val="00B33959"/>
    <w:rsid w:val="00B4095A"/>
    <w:rsid w:val="00B43457"/>
    <w:rsid w:val="00B4385F"/>
    <w:rsid w:val="00B442B7"/>
    <w:rsid w:val="00B47DC2"/>
    <w:rsid w:val="00B50232"/>
    <w:rsid w:val="00B63135"/>
    <w:rsid w:val="00B64FF9"/>
    <w:rsid w:val="00B65B59"/>
    <w:rsid w:val="00B66628"/>
    <w:rsid w:val="00B71CD5"/>
    <w:rsid w:val="00B813D6"/>
    <w:rsid w:val="00B83F75"/>
    <w:rsid w:val="00B85695"/>
    <w:rsid w:val="00B90B2E"/>
    <w:rsid w:val="00B9666D"/>
    <w:rsid w:val="00BA1DD2"/>
    <w:rsid w:val="00BA1FD0"/>
    <w:rsid w:val="00BA6533"/>
    <w:rsid w:val="00BA70F8"/>
    <w:rsid w:val="00BB1927"/>
    <w:rsid w:val="00BC2738"/>
    <w:rsid w:val="00BC764C"/>
    <w:rsid w:val="00BE1016"/>
    <w:rsid w:val="00BE6DF3"/>
    <w:rsid w:val="00BF1E69"/>
    <w:rsid w:val="00BF4228"/>
    <w:rsid w:val="00BF4B17"/>
    <w:rsid w:val="00BF5675"/>
    <w:rsid w:val="00BF7260"/>
    <w:rsid w:val="00C00207"/>
    <w:rsid w:val="00C03EB9"/>
    <w:rsid w:val="00C0678F"/>
    <w:rsid w:val="00C07A8D"/>
    <w:rsid w:val="00C07C38"/>
    <w:rsid w:val="00C14CA0"/>
    <w:rsid w:val="00C165DA"/>
    <w:rsid w:val="00C1785B"/>
    <w:rsid w:val="00C20F54"/>
    <w:rsid w:val="00C21554"/>
    <w:rsid w:val="00C21E09"/>
    <w:rsid w:val="00C22233"/>
    <w:rsid w:val="00C26A91"/>
    <w:rsid w:val="00C27009"/>
    <w:rsid w:val="00C33B37"/>
    <w:rsid w:val="00C363F2"/>
    <w:rsid w:val="00C37B77"/>
    <w:rsid w:val="00C50AB3"/>
    <w:rsid w:val="00C52C19"/>
    <w:rsid w:val="00C54367"/>
    <w:rsid w:val="00C6032C"/>
    <w:rsid w:val="00C6181E"/>
    <w:rsid w:val="00C649DD"/>
    <w:rsid w:val="00C738E9"/>
    <w:rsid w:val="00C7482A"/>
    <w:rsid w:val="00C81014"/>
    <w:rsid w:val="00C81190"/>
    <w:rsid w:val="00C82359"/>
    <w:rsid w:val="00C82DDD"/>
    <w:rsid w:val="00C84B81"/>
    <w:rsid w:val="00C8539D"/>
    <w:rsid w:val="00C86FD9"/>
    <w:rsid w:val="00C936D4"/>
    <w:rsid w:val="00C93BF8"/>
    <w:rsid w:val="00C9571C"/>
    <w:rsid w:val="00C95D94"/>
    <w:rsid w:val="00C97CA8"/>
    <w:rsid w:val="00CA6AA5"/>
    <w:rsid w:val="00CB4028"/>
    <w:rsid w:val="00CC154A"/>
    <w:rsid w:val="00CC6F8E"/>
    <w:rsid w:val="00CD25F8"/>
    <w:rsid w:val="00CD58B9"/>
    <w:rsid w:val="00CD58DF"/>
    <w:rsid w:val="00CD5D51"/>
    <w:rsid w:val="00CD6191"/>
    <w:rsid w:val="00CD6315"/>
    <w:rsid w:val="00CE0593"/>
    <w:rsid w:val="00CE2E27"/>
    <w:rsid w:val="00CE43E0"/>
    <w:rsid w:val="00CE5C3C"/>
    <w:rsid w:val="00CF17B0"/>
    <w:rsid w:val="00CF36F7"/>
    <w:rsid w:val="00CF4412"/>
    <w:rsid w:val="00CF44B6"/>
    <w:rsid w:val="00D054ED"/>
    <w:rsid w:val="00D07AD5"/>
    <w:rsid w:val="00D1246D"/>
    <w:rsid w:val="00D12EB1"/>
    <w:rsid w:val="00D15978"/>
    <w:rsid w:val="00D2178B"/>
    <w:rsid w:val="00D22547"/>
    <w:rsid w:val="00D243C7"/>
    <w:rsid w:val="00D24746"/>
    <w:rsid w:val="00D24A8E"/>
    <w:rsid w:val="00D275CC"/>
    <w:rsid w:val="00D33840"/>
    <w:rsid w:val="00D47A46"/>
    <w:rsid w:val="00D60A37"/>
    <w:rsid w:val="00D67BD1"/>
    <w:rsid w:val="00D733F3"/>
    <w:rsid w:val="00D767C4"/>
    <w:rsid w:val="00D77CF5"/>
    <w:rsid w:val="00D87BA7"/>
    <w:rsid w:val="00D90B15"/>
    <w:rsid w:val="00D91552"/>
    <w:rsid w:val="00DA094C"/>
    <w:rsid w:val="00DA14C6"/>
    <w:rsid w:val="00DA22F1"/>
    <w:rsid w:val="00DA3063"/>
    <w:rsid w:val="00DA50E3"/>
    <w:rsid w:val="00DB2372"/>
    <w:rsid w:val="00DB274F"/>
    <w:rsid w:val="00DC0B8A"/>
    <w:rsid w:val="00DC0C9C"/>
    <w:rsid w:val="00DC40E5"/>
    <w:rsid w:val="00DD08FA"/>
    <w:rsid w:val="00DD130C"/>
    <w:rsid w:val="00DD5E02"/>
    <w:rsid w:val="00DE148D"/>
    <w:rsid w:val="00DE2080"/>
    <w:rsid w:val="00DE343D"/>
    <w:rsid w:val="00DE422E"/>
    <w:rsid w:val="00DE5041"/>
    <w:rsid w:val="00DF1C58"/>
    <w:rsid w:val="00DF2E6B"/>
    <w:rsid w:val="00DF4043"/>
    <w:rsid w:val="00DF4078"/>
    <w:rsid w:val="00DF4C3C"/>
    <w:rsid w:val="00DF7477"/>
    <w:rsid w:val="00E015ED"/>
    <w:rsid w:val="00E03862"/>
    <w:rsid w:val="00E06832"/>
    <w:rsid w:val="00E069F2"/>
    <w:rsid w:val="00E075A8"/>
    <w:rsid w:val="00E0780C"/>
    <w:rsid w:val="00E10672"/>
    <w:rsid w:val="00E10AC4"/>
    <w:rsid w:val="00E112A9"/>
    <w:rsid w:val="00E11F55"/>
    <w:rsid w:val="00E15A9E"/>
    <w:rsid w:val="00E2143A"/>
    <w:rsid w:val="00E2298A"/>
    <w:rsid w:val="00E23619"/>
    <w:rsid w:val="00E256D6"/>
    <w:rsid w:val="00E33B68"/>
    <w:rsid w:val="00E347AB"/>
    <w:rsid w:val="00E41A59"/>
    <w:rsid w:val="00E5539B"/>
    <w:rsid w:val="00E57A8A"/>
    <w:rsid w:val="00E6188D"/>
    <w:rsid w:val="00E61EEA"/>
    <w:rsid w:val="00E624C7"/>
    <w:rsid w:val="00E63943"/>
    <w:rsid w:val="00E63D44"/>
    <w:rsid w:val="00E66FB4"/>
    <w:rsid w:val="00E724AE"/>
    <w:rsid w:val="00E758B6"/>
    <w:rsid w:val="00E7773D"/>
    <w:rsid w:val="00E77ED5"/>
    <w:rsid w:val="00E80E8C"/>
    <w:rsid w:val="00E8445A"/>
    <w:rsid w:val="00E92332"/>
    <w:rsid w:val="00E95F4D"/>
    <w:rsid w:val="00E962C5"/>
    <w:rsid w:val="00EA0625"/>
    <w:rsid w:val="00EA3488"/>
    <w:rsid w:val="00EA77AD"/>
    <w:rsid w:val="00EB0713"/>
    <w:rsid w:val="00EB2E74"/>
    <w:rsid w:val="00EB5F7D"/>
    <w:rsid w:val="00EB6FB6"/>
    <w:rsid w:val="00EC589F"/>
    <w:rsid w:val="00EC6846"/>
    <w:rsid w:val="00EE02A9"/>
    <w:rsid w:val="00EE0FE8"/>
    <w:rsid w:val="00EE1412"/>
    <w:rsid w:val="00EE55AF"/>
    <w:rsid w:val="00EF266A"/>
    <w:rsid w:val="00EF271E"/>
    <w:rsid w:val="00F00406"/>
    <w:rsid w:val="00F04AB4"/>
    <w:rsid w:val="00F04C48"/>
    <w:rsid w:val="00F12F88"/>
    <w:rsid w:val="00F1354A"/>
    <w:rsid w:val="00F1522A"/>
    <w:rsid w:val="00F21917"/>
    <w:rsid w:val="00F23BEC"/>
    <w:rsid w:val="00F40240"/>
    <w:rsid w:val="00F427F8"/>
    <w:rsid w:val="00F4301B"/>
    <w:rsid w:val="00F46DFF"/>
    <w:rsid w:val="00F50FDC"/>
    <w:rsid w:val="00F537E2"/>
    <w:rsid w:val="00F54E9B"/>
    <w:rsid w:val="00F552F5"/>
    <w:rsid w:val="00F67364"/>
    <w:rsid w:val="00F6780C"/>
    <w:rsid w:val="00F701B7"/>
    <w:rsid w:val="00F72C0B"/>
    <w:rsid w:val="00F746AF"/>
    <w:rsid w:val="00F74F0E"/>
    <w:rsid w:val="00F845C7"/>
    <w:rsid w:val="00F852CF"/>
    <w:rsid w:val="00F86034"/>
    <w:rsid w:val="00F86ADD"/>
    <w:rsid w:val="00F87DB9"/>
    <w:rsid w:val="00F9126F"/>
    <w:rsid w:val="00F921BE"/>
    <w:rsid w:val="00F9486C"/>
    <w:rsid w:val="00F973E3"/>
    <w:rsid w:val="00F97D64"/>
    <w:rsid w:val="00FA1BB4"/>
    <w:rsid w:val="00FA42E2"/>
    <w:rsid w:val="00FB03C9"/>
    <w:rsid w:val="00FB1EC4"/>
    <w:rsid w:val="00FB2A00"/>
    <w:rsid w:val="00FB2D97"/>
    <w:rsid w:val="00FB4418"/>
    <w:rsid w:val="00FB584B"/>
    <w:rsid w:val="00FC074F"/>
    <w:rsid w:val="00FC0B7D"/>
    <w:rsid w:val="00FC17BE"/>
    <w:rsid w:val="00FC1C29"/>
    <w:rsid w:val="00FC288C"/>
    <w:rsid w:val="00FC3ED5"/>
    <w:rsid w:val="00FD085A"/>
    <w:rsid w:val="00FD2DD4"/>
    <w:rsid w:val="00FD543C"/>
    <w:rsid w:val="00FD6B03"/>
    <w:rsid w:val="00FD7028"/>
    <w:rsid w:val="00FE2703"/>
    <w:rsid w:val="00FF4126"/>
    <w:rsid w:val="039C637F"/>
    <w:rsid w:val="053FEAD6"/>
    <w:rsid w:val="055488EB"/>
    <w:rsid w:val="05B7EFA3"/>
    <w:rsid w:val="062396F6"/>
    <w:rsid w:val="067AD202"/>
    <w:rsid w:val="07114E48"/>
    <w:rsid w:val="084E8092"/>
    <w:rsid w:val="0A57D64F"/>
    <w:rsid w:val="0C0F08EF"/>
    <w:rsid w:val="0DC76117"/>
    <w:rsid w:val="108B93D7"/>
    <w:rsid w:val="11BD1D18"/>
    <w:rsid w:val="11C18B27"/>
    <w:rsid w:val="12DAE509"/>
    <w:rsid w:val="13FE9F83"/>
    <w:rsid w:val="15AC9EA8"/>
    <w:rsid w:val="15BE68F2"/>
    <w:rsid w:val="18FC09D6"/>
    <w:rsid w:val="1A06AC95"/>
    <w:rsid w:val="1B3F0D65"/>
    <w:rsid w:val="1B9EA0AA"/>
    <w:rsid w:val="1E360F63"/>
    <w:rsid w:val="1F4305CC"/>
    <w:rsid w:val="23A99BBB"/>
    <w:rsid w:val="244B1BEC"/>
    <w:rsid w:val="2509EBDC"/>
    <w:rsid w:val="26823113"/>
    <w:rsid w:val="26AB3999"/>
    <w:rsid w:val="26FC2AE5"/>
    <w:rsid w:val="27EE92CE"/>
    <w:rsid w:val="28D1B0D1"/>
    <w:rsid w:val="2BAB42D1"/>
    <w:rsid w:val="2BD792A9"/>
    <w:rsid w:val="2C09EFF5"/>
    <w:rsid w:val="2EA046F6"/>
    <w:rsid w:val="2ED5358B"/>
    <w:rsid w:val="309A7E71"/>
    <w:rsid w:val="30B25984"/>
    <w:rsid w:val="317BB466"/>
    <w:rsid w:val="322B4904"/>
    <w:rsid w:val="325FAF0E"/>
    <w:rsid w:val="32DACA9B"/>
    <w:rsid w:val="331766A1"/>
    <w:rsid w:val="347F8F85"/>
    <w:rsid w:val="34C045F1"/>
    <w:rsid w:val="34DA465C"/>
    <w:rsid w:val="356E7291"/>
    <w:rsid w:val="384891D5"/>
    <w:rsid w:val="3927B1D0"/>
    <w:rsid w:val="3AFD96B5"/>
    <w:rsid w:val="3BCF5909"/>
    <w:rsid w:val="3D7D06F4"/>
    <w:rsid w:val="3DF6609C"/>
    <w:rsid w:val="3F74781F"/>
    <w:rsid w:val="42C8046F"/>
    <w:rsid w:val="42D71249"/>
    <w:rsid w:val="43D24340"/>
    <w:rsid w:val="4407342D"/>
    <w:rsid w:val="48513135"/>
    <w:rsid w:val="4989438A"/>
    <w:rsid w:val="4BE63847"/>
    <w:rsid w:val="4C1D36A3"/>
    <w:rsid w:val="4E53FFEC"/>
    <w:rsid w:val="4F138771"/>
    <w:rsid w:val="4F975FD1"/>
    <w:rsid w:val="50C68B82"/>
    <w:rsid w:val="51660A1B"/>
    <w:rsid w:val="52056265"/>
    <w:rsid w:val="52A6C68B"/>
    <w:rsid w:val="54B6EDD6"/>
    <w:rsid w:val="57648D62"/>
    <w:rsid w:val="58058B7E"/>
    <w:rsid w:val="58A90573"/>
    <w:rsid w:val="592899B7"/>
    <w:rsid w:val="5A31C7D0"/>
    <w:rsid w:val="5B78A859"/>
    <w:rsid w:val="5BD077D4"/>
    <w:rsid w:val="5C1D52FC"/>
    <w:rsid w:val="5E7B5941"/>
    <w:rsid w:val="5EF9A893"/>
    <w:rsid w:val="5F72920F"/>
    <w:rsid w:val="60DDADDC"/>
    <w:rsid w:val="6309FB4F"/>
    <w:rsid w:val="63197356"/>
    <w:rsid w:val="652CD100"/>
    <w:rsid w:val="657AD6B3"/>
    <w:rsid w:val="657E643E"/>
    <w:rsid w:val="689FE284"/>
    <w:rsid w:val="6CAAEDDD"/>
    <w:rsid w:val="6CB8A9DB"/>
    <w:rsid w:val="6EDCA46D"/>
    <w:rsid w:val="6EE954DE"/>
    <w:rsid w:val="6F5FEC84"/>
    <w:rsid w:val="6FEEFCC1"/>
    <w:rsid w:val="7048713C"/>
    <w:rsid w:val="705BF8EA"/>
    <w:rsid w:val="714A37A1"/>
    <w:rsid w:val="715E14E5"/>
    <w:rsid w:val="73B64A46"/>
    <w:rsid w:val="7431ACF0"/>
    <w:rsid w:val="74F8055E"/>
    <w:rsid w:val="765467B0"/>
    <w:rsid w:val="768E3584"/>
    <w:rsid w:val="76F5D792"/>
    <w:rsid w:val="7837AAFC"/>
    <w:rsid w:val="7C6069EF"/>
    <w:rsid w:val="7CFCF851"/>
    <w:rsid w:val="7F28D07A"/>
    <w:rsid w:val="7F70C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2"/>
    <o:shapelayout v:ext="edit">
      <o:idmap v:ext="edit" data="2"/>
    </o:shapelayout>
  </w:shapeDefaults>
  <w:decimalSymbol w:val=".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Text"/>
    <w:basedOn w:val="Normal"/>
    <w:qFormat/>
    <w:rsid w:val="00135275"/>
    <w:pPr>
      <w:keepNext/>
      <w:keepLines/>
      <w:spacing w:after="0"/>
      <w:jc w:val="center"/>
    </w:pPr>
    <w:rPr>
      <w:rFonts w:eastAsia="SimSun"/>
      <w:snapToGrid w:val="0"/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25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2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0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0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0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2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4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47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6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4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85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4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8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package" Target="embeddings/Microsoft_Word_Document.docx"/><Relationship Id="rId26" Type="http://schemas.openxmlformats.org/officeDocument/2006/relationships/package" Target="embeddings/Microsoft_Word_Document4.docx"/><Relationship Id="rId39" Type="http://schemas.openxmlformats.org/officeDocument/2006/relationships/fontTable" Target="fontTable.xml"/><Relationship Id="rId21" Type="http://schemas.openxmlformats.org/officeDocument/2006/relationships/image" Target="media/image7.emf"/><Relationship Id="rId34" Type="http://schemas.openxmlformats.org/officeDocument/2006/relationships/image" Target="media/image13.emf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package" Target="embeddings/Microsoft_Word_Document8.docx"/><Relationship Id="rId38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package" Target="embeddings/Microsoft_Word_Document1.docx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package" Target="embeddings/Microsoft_Word_Document3.docx"/><Relationship Id="rId32" Type="http://schemas.openxmlformats.org/officeDocument/2006/relationships/package" Target="embeddings/Microsoft_Word_Document7.docx"/><Relationship Id="rId37" Type="http://schemas.openxmlformats.org/officeDocument/2006/relationships/package" Target="embeddings/Microsoft_Word_Document11.docx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5.docx"/><Relationship Id="rId36" Type="http://schemas.openxmlformats.org/officeDocument/2006/relationships/package" Target="embeddings/Microsoft_Word_Document10.docx"/><Relationship Id="rId10" Type="http://schemas.openxmlformats.org/officeDocument/2006/relationships/webSettings" Target="webSettings.xml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package" Target="embeddings/Microsoft_Word_Document2.docx"/><Relationship Id="rId27" Type="http://schemas.openxmlformats.org/officeDocument/2006/relationships/image" Target="media/image10.emf"/><Relationship Id="rId30" Type="http://schemas.openxmlformats.org/officeDocument/2006/relationships/package" Target="embeddings/Microsoft_Word_Document6.docx"/><Relationship Id="rId35" Type="http://schemas.openxmlformats.org/officeDocument/2006/relationships/package" Target="embeddings/Microsoft_Word_Document9.docx"/><Relationship Id="rId8" Type="http://schemas.openxmlformats.org/officeDocument/2006/relationships/styles" Target="styles.xml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6" ma:contentTypeDescription="Create a new document." ma:contentTypeScope="" ma:versionID="5c8b5305460db3742c343ff219c2d919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eebcbbec2d8c434ca6df0e8e1aef661a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  <xsd:element ref="ns3:Comments" minOccurs="0"/>
                <xsd:element ref="ns4:SharedWithUsers" minOccurs="0"/>
                <xsd:element ref="ns4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Comments" ma:index="25" nillable="true" ma:displayName="Navaneethan Comments" ma:default="OK" ma:format="Dropdow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3f2ce089-3858-4176-9a21-a30f9204848e">OK</Comments>
    <TaxCatchAll xmlns="7275bb01-7583-478d-bc14-e839a2dd5989" xsi:nil="true"/>
    <HideFromDelve xmlns="71c5aaf6-e6ce-465b-b873-5148d2a4c105">false</HideFromDelve>
    <lcf76f155ced4ddcb4097134ff3c332f xmlns="3f2ce089-3858-4176-9a21-a30f9204848e">
      <Terms xmlns="http://schemas.microsoft.com/office/infopath/2007/PartnerControls"/>
    </lcf76f155ced4ddcb4097134ff3c332f>
    <_dlc_DocId xmlns="71c5aaf6-e6ce-465b-b873-5148d2a4c105">RBI5PAMIO524-1616901215-53101</_dlc_DocId>
    <_dlc_DocIdUrl xmlns="71c5aaf6-e6ce-465b-b873-5148d2a4c105">
      <Url>https://nokia.sharepoint.com/sites/gxp/_layouts/15/DocIdRedir.aspx?ID=RBI5PAMIO524-1616901215-53101</Url>
      <Description>RBI5PAMIO524-1616901215-53101</Description>
    </_dlc_DocIdUrl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9C06F8-F922-4037-8565-0104B8783E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f2ce089-3858-4176-9a21-a30f9204848e"/>
    <ds:schemaRef ds:uri="7275bb01-7583-478d-bc14-e839a2dd59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36C4447-041B-4ED0-8C17-50E1A464EDF7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98786E8F-AED2-46A3-9DA2-E9EBF7492AEA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E52C95EF-C389-493C-B74F-A1532A6303F3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3A93976A-EF21-4B18-BA3B-870F7D4909BD}">
  <ds:schemaRefs>
    <ds:schemaRef ds:uri="http://purl.org/dc/terms/"/>
    <ds:schemaRef ds:uri="71c5aaf6-e6ce-465b-b873-5148d2a4c105"/>
    <ds:schemaRef ds:uri="3f2ce089-3858-4176-9a21-a30f9204848e"/>
    <ds:schemaRef ds:uri="http://www.w3.org/XML/1998/namespace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7275bb01-7583-478d-bc14-e839a2dd5989"/>
    <ds:schemaRef ds:uri="http://purl.org/dc/dcmitype/"/>
  </ds:schemaRefs>
</ds:datastoreItem>
</file>

<file path=customXml/itemProps6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results.dotx</Template>
  <TotalTime>1</TotalTime>
  <Pages>9</Pages>
  <Words>1948</Words>
  <Characters>9323</Characters>
  <Application>Microsoft Office Word</Application>
  <DocSecurity>0</DocSecurity>
  <Lines>77</Lines>
  <Paragraphs>22</Paragraphs>
  <ScaleCrop>false</ScaleCrop>
  <Company>ETSI Sophia Antipolis</Company>
  <LinksUpToDate>false</LinksUpToDate>
  <CharactersWithSpaces>11249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Yi 1. Tan (Nokia)</cp:lastModifiedBy>
  <cp:revision>4</cp:revision>
  <cp:lastPrinted>1900-01-01T00:00:00Z</cp:lastPrinted>
  <dcterms:created xsi:type="dcterms:W3CDTF">2025-08-15T14:56:00Z</dcterms:created>
  <dcterms:modified xsi:type="dcterms:W3CDTF">2025-08-15T14:57:00Z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  <property fmtid="{D5CDD505-2E9C-101B-9397-08002B2CF9AE}" pid="9" name="ContentTypeId">
    <vt:lpwstr>0x01010055A05E76B664164F9F76E63E6D6BE6ED</vt:lpwstr>
  </property>
  <property fmtid="{D5CDD505-2E9C-101B-9397-08002B2CF9AE}" pid="10" name="_dlc_DocIdItemGuid">
    <vt:lpwstr>77781008-9ba6-409c-88f6-c9cef000415c</vt:lpwstr>
  </property>
  <property fmtid="{D5CDD505-2E9C-101B-9397-08002B2CF9AE}" pid="11" name="MediaServiceImageTags">
    <vt:lpwstr/>
  </property>
</Properties>
</file>